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B53" w:rsidRPr="00AF66E7" w:rsidRDefault="005B2B53" w:rsidP="00471AA6">
      <w:pPr>
        <w:rPr>
          <w:sz w:val="16"/>
          <w:szCs w:val="16"/>
        </w:rPr>
      </w:pPr>
    </w:p>
    <w:tbl>
      <w:tblPr>
        <w:tblW w:w="157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9"/>
        <w:gridCol w:w="1131"/>
        <w:gridCol w:w="437"/>
        <w:gridCol w:w="437"/>
        <w:gridCol w:w="438"/>
        <w:gridCol w:w="3640"/>
        <w:gridCol w:w="1748"/>
        <w:gridCol w:w="4806"/>
        <w:gridCol w:w="1311"/>
        <w:gridCol w:w="1311"/>
      </w:tblGrid>
      <w:tr w:rsidR="005B2B53">
        <w:trPr>
          <w:cantSplit/>
          <w:trHeight w:val="990"/>
        </w:trPr>
        <w:tc>
          <w:tcPr>
            <w:tcW w:w="449" w:type="dxa"/>
            <w:shd w:val="clear" w:color="auto" w:fill="B6DDE8"/>
            <w:textDirection w:val="btLr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131" w:type="dxa"/>
            <w:shd w:val="clear" w:color="auto" w:fill="B6DDE8"/>
            <w:textDirection w:val="btLr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437" w:type="dxa"/>
            <w:shd w:val="clear" w:color="auto" w:fill="B6DDE8"/>
            <w:textDirection w:val="btLr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D. SAATİ</w:t>
            </w:r>
          </w:p>
        </w:tc>
        <w:tc>
          <w:tcPr>
            <w:tcW w:w="437" w:type="dxa"/>
            <w:shd w:val="clear" w:color="auto" w:fill="B6DDE8"/>
            <w:textDirection w:val="btLr"/>
            <w:vAlign w:val="center"/>
          </w:tcPr>
          <w:p w:rsidR="005B2B53" w:rsidRPr="002B4615" w:rsidRDefault="005B2B53" w:rsidP="002B4615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 ALANI</w:t>
            </w:r>
          </w:p>
        </w:tc>
        <w:tc>
          <w:tcPr>
            <w:tcW w:w="438" w:type="dxa"/>
            <w:shd w:val="clear" w:color="auto" w:fill="B6DDE8"/>
            <w:textDirection w:val="btLr"/>
            <w:vAlign w:val="center"/>
          </w:tcPr>
          <w:p w:rsidR="005B2B53" w:rsidRPr="002B4615" w:rsidRDefault="005B2B53" w:rsidP="002B4615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ÜNİTE</w:t>
            </w:r>
          </w:p>
        </w:tc>
        <w:tc>
          <w:tcPr>
            <w:tcW w:w="3640" w:type="dxa"/>
            <w:shd w:val="clear" w:color="auto" w:fill="B6DDE8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748" w:type="dxa"/>
            <w:shd w:val="clear" w:color="auto" w:fill="B6DDE8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4806" w:type="dxa"/>
            <w:shd w:val="clear" w:color="auto" w:fill="B6DDE8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AÇIKLAMALAR KAVRAMLAR VE UYARILAR</w:t>
            </w:r>
          </w:p>
        </w:tc>
        <w:tc>
          <w:tcPr>
            <w:tcW w:w="1311" w:type="dxa"/>
            <w:shd w:val="clear" w:color="auto" w:fill="B6DDE8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YÖNTEM VE TEKNİKLER</w:t>
            </w:r>
          </w:p>
        </w:tc>
        <w:tc>
          <w:tcPr>
            <w:tcW w:w="1311" w:type="dxa"/>
            <w:shd w:val="clear" w:color="auto" w:fill="B6DDE8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ÖLÇME VE DEĞERLEN-DİRME</w:t>
            </w:r>
          </w:p>
        </w:tc>
      </w:tr>
      <w:tr w:rsidR="005B2B53">
        <w:trPr>
          <w:cantSplit/>
          <w:trHeight w:val="699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5B2B53" w:rsidRPr="002B4615" w:rsidRDefault="005B2B53" w:rsidP="0014201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EYLÜL  - EKİM</w:t>
            </w:r>
          </w:p>
        </w:tc>
        <w:tc>
          <w:tcPr>
            <w:tcW w:w="1131" w:type="dxa"/>
            <w:vMerge w:val="restart"/>
            <w:shd w:val="clear" w:color="auto" w:fill="D6E3BC"/>
            <w:vAlign w:val="center"/>
          </w:tcPr>
          <w:p w:rsidR="005B2B53" w:rsidRDefault="005B2B53" w:rsidP="00743C7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1.HAFTA</w:t>
            </w:r>
          </w:p>
          <w:p w:rsidR="005B2B53" w:rsidRPr="002B4615" w:rsidRDefault="005B2B53" w:rsidP="00743C7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18-22 Eylül</w:t>
            </w:r>
          </w:p>
        </w:tc>
        <w:tc>
          <w:tcPr>
            <w:tcW w:w="437" w:type="dxa"/>
            <w:vMerge w:val="restart"/>
            <w:shd w:val="clear" w:color="auto" w:fill="F2DBDB"/>
            <w:vAlign w:val="center"/>
          </w:tcPr>
          <w:p w:rsidR="005B2B53" w:rsidRPr="002B4615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:rsidR="005B2B53" w:rsidRPr="002B4615" w:rsidRDefault="005B2B53" w:rsidP="00CB6788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</w:rPr>
              <w:t>CANLILAR VE HAYAT</w:t>
            </w:r>
          </w:p>
        </w:tc>
        <w:tc>
          <w:tcPr>
            <w:tcW w:w="438" w:type="dxa"/>
            <w:vMerge w:val="restart"/>
            <w:textDirection w:val="btLr"/>
            <w:vAlign w:val="center"/>
          </w:tcPr>
          <w:p w:rsidR="005B2B53" w:rsidRPr="002B4615" w:rsidRDefault="005B2B53" w:rsidP="00932E1F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color w:val="000000"/>
              </w:rPr>
              <w:t xml:space="preserve">1. ÜNİTE: </w:t>
            </w:r>
            <w:r>
              <w:rPr>
                <w:rFonts w:ascii="Calibri" w:hAnsi="Calibri" w:cs="Calibri"/>
                <w:b/>
                <w:bCs/>
                <w:color w:val="000000"/>
              </w:rPr>
              <w:t>VÜCUDUMUZUN BİLMECESİNİ ÇÖZELİM</w:t>
            </w:r>
          </w:p>
        </w:tc>
        <w:tc>
          <w:tcPr>
            <w:tcW w:w="5388" w:type="dxa"/>
            <w:gridSpan w:val="2"/>
            <w:shd w:val="clear" w:color="auto" w:fill="92D050"/>
            <w:vAlign w:val="center"/>
          </w:tcPr>
          <w:p w:rsidR="005B2B53" w:rsidRPr="00F6390C" w:rsidRDefault="005B2B53" w:rsidP="00F6390C">
            <w:pPr>
              <w:ind w:right="-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390C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</w:p>
        </w:tc>
        <w:tc>
          <w:tcPr>
            <w:tcW w:w="4806" w:type="dxa"/>
            <w:vMerge w:val="restart"/>
            <w:vAlign w:val="center"/>
          </w:tcPr>
          <w:p w:rsidR="005B2B53" w:rsidRDefault="005B2B53" w:rsidP="00695F6B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AÇIKLAMA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LAR</w:t>
            </w:r>
          </w:p>
          <w:p w:rsidR="005B2B53" w:rsidRPr="008403A7" w:rsidRDefault="005B2B53" w:rsidP="008403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403A7">
              <w:rPr>
                <w:rFonts w:ascii="Calibri" w:hAnsi="Calibri" w:cs="Calibri"/>
                <w:color w:val="231F20"/>
                <w:sz w:val="20"/>
                <w:szCs w:val="20"/>
              </w:rPr>
              <w:t>Bu ünitede öğrencilerin; insan vücudunda yer alan kas, iskelet, eklem, soluk alıp verme, nabız,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8403A7">
              <w:rPr>
                <w:rFonts w:ascii="Calibri" w:hAnsi="Calibri" w:cs="Calibri"/>
                <w:color w:val="231F20"/>
                <w:sz w:val="20"/>
                <w:szCs w:val="20"/>
              </w:rPr>
              <w:t>egzersiz, kan, kalp, dolaşım ve damarların ayrıntılı yapısına girilmeden, yerlerini, görevlerini bilmeleri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8403A7">
              <w:rPr>
                <w:rFonts w:ascii="Calibri" w:hAnsi="Calibri" w:cs="Calibri"/>
                <w:color w:val="231F20"/>
                <w:sz w:val="20"/>
                <w:szCs w:val="20"/>
              </w:rPr>
              <w:t>ve tüm bu yapıların birlikte çalıştığını kavramaları amaçlanmaktadır.</w:t>
            </w:r>
          </w:p>
          <w:p w:rsidR="005B2B53" w:rsidRDefault="005B2B53" w:rsidP="00695F6B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KAVRAMLAR</w:t>
            </w:r>
          </w:p>
          <w:p w:rsidR="005B2B53" w:rsidRDefault="005B2B53" w:rsidP="00AC5453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AC5453">
              <w:rPr>
                <w:rFonts w:ascii="Calibri" w:hAnsi="Calibri" w:cs="Calibri"/>
                <w:color w:val="231F20"/>
                <w:sz w:val="20"/>
                <w:szCs w:val="20"/>
              </w:rPr>
              <w:t>Kemikler, eklemler, kaslar, iskelet, iskelet ve kas sağlığı</w:t>
            </w:r>
          </w:p>
          <w:p w:rsidR="005B2B53" w:rsidRPr="00AC5453" w:rsidRDefault="005B2B53" w:rsidP="00AC5453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293AD1">
              <w:rPr>
                <w:rFonts w:ascii="Calibri" w:hAnsi="Calibri" w:cs="Calibri"/>
                <w:sz w:val="20"/>
                <w:szCs w:val="20"/>
              </w:rPr>
              <w:t>Soluk alıp verme, soluk alıp verme sırasında havanın izlediği yol,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293AD1">
              <w:rPr>
                <w:rFonts w:ascii="Calibri" w:hAnsi="Calibri" w:cs="Calibri"/>
                <w:sz w:val="20"/>
                <w:szCs w:val="20"/>
              </w:rPr>
              <w:t>doğru soluk alıp verme</w:t>
            </w:r>
          </w:p>
          <w:p w:rsidR="005B2B53" w:rsidRPr="00293AD1" w:rsidRDefault="005B2B53" w:rsidP="00AC5453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8"/>
                <w:szCs w:val="18"/>
              </w:rPr>
            </w:pPr>
            <w:r w:rsidRPr="00293AD1">
              <w:rPr>
                <w:rFonts w:ascii="Calibri" w:hAnsi="Calibri" w:cs="Calibri"/>
                <w:sz w:val="20"/>
                <w:szCs w:val="20"/>
              </w:rPr>
              <w:t>Kan, kalp, damarlar</w:t>
            </w:r>
          </w:p>
          <w:p w:rsidR="005B2B53" w:rsidRPr="00293AD1" w:rsidRDefault="005B2B53" w:rsidP="00AC5453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8"/>
                <w:szCs w:val="18"/>
              </w:rPr>
            </w:pPr>
            <w:r w:rsidRPr="00293AD1">
              <w:rPr>
                <w:rFonts w:ascii="Calibri" w:hAnsi="Calibri" w:cs="Calibri"/>
                <w:sz w:val="20"/>
                <w:szCs w:val="20"/>
              </w:rPr>
              <w:t>Nabız, egzersiz, egzersiz yapmanın önemi</w:t>
            </w:r>
          </w:p>
          <w:p w:rsidR="005B2B53" w:rsidRDefault="005B2B53" w:rsidP="00695F6B">
            <w:pPr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UYARILAR</w:t>
            </w:r>
          </w:p>
          <w:p w:rsidR="005B2B53" w:rsidRPr="0081334E" w:rsidRDefault="005B2B53" w:rsidP="0081334E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Kemik, eklem, kas ve iskeletin yapısına girilmez.</w:t>
            </w:r>
          </w:p>
          <w:p w:rsidR="005B2B53" w:rsidRPr="006C0719" w:rsidRDefault="005B2B53" w:rsidP="006C0719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Kemik, eklem ve kas çeşitlerine girilmez.</w:t>
            </w:r>
          </w:p>
          <w:p w:rsidR="005B2B53" w:rsidRDefault="005B2B53" w:rsidP="0081334E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Kemik gelişiminde dengeli beslenmenin önemi vurgulanır.</w:t>
            </w:r>
          </w:p>
          <w:p w:rsidR="005B2B53" w:rsidRPr="0081334E" w:rsidRDefault="005B2B53" w:rsidP="0081334E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Burun, yutak, gırtlak, soluk borusu ve akciğerler sadece organ olarak verilir, yapılarına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değinilmez.</w:t>
            </w:r>
          </w:p>
          <w:p w:rsidR="005B2B53" w:rsidRPr="006C0719" w:rsidRDefault="005B2B53" w:rsidP="006C0719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Kan hücreleri, kalbin yapısı, damar çeşitleri, büyük ve küçük kan dolaşımına değinilmez.</w:t>
            </w:r>
          </w:p>
          <w:p w:rsidR="005B2B53" w:rsidRDefault="005B2B53" w:rsidP="0081334E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Kanın vücutta dolaşımı esnasında kalbin kanı pompaladığı konusuna değinilir.</w:t>
            </w:r>
          </w:p>
          <w:p w:rsidR="005B2B53" w:rsidRDefault="005B2B53" w:rsidP="0081334E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81334E">
              <w:rPr>
                <w:rFonts w:ascii="Calibri" w:hAnsi="Calibri" w:cs="Calibri"/>
                <w:color w:val="231F20"/>
                <w:sz w:val="20"/>
                <w:szCs w:val="20"/>
              </w:rPr>
              <w:t>Egzersiz ile ilgili yapılacak olan etkinliklerde sağlık sorunu (Örnek: solunum yetmezliği,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C7452C">
              <w:rPr>
                <w:rFonts w:ascii="Calibri" w:hAnsi="Calibri" w:cs="Calibri"/>
                <w:color w:val="231F20"/>
                <w:sz w:val="20"/>
                <w:szCs w:val="20"/>
              </w:rPr>
              <w:t>astım, kalp yetmezliği vb.) olan öğrenciler dikkate alınır.</w:t>
            </w:r>
          </w:p>
          <w:p w:rsidR="005B2B53" w:rsidRDefault="005B2B53" w:rsidP="00695F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D928F8" w:rsidRDefault="005B2B53" w:rsidP="00F67BAB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</w:p>
          <w:p w:rsidR="005B2B53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  <w:t xml:space="preserve"> </w:t>
            </w:r>
          </w:p>
          <w:p w:rsidR="005B2B53" w:rsidRPr="005B6E0D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5B2B53" w:rsidRPr="002B4615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  <w:tc>
          <w:tcPr>
            <w:tcW w:w="1311" w:type="dxa"/>
            <w:vMerge w:val="restart"/>
            <w:vAlign w:val="center"/>
          </w:tcPr>
          <w:p w:rsidR="005B2B53" w:rsidRDefault="005B2B53" w:rsidP="00BD3819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Öz Değerlendirme Formu</w:t>
            </w:r>
          </w:p>
          <w:p w:rsidR="005B2B53" w:rsidRPr="002B4615" w:rsidRDefault="005B2B53" w:rsidP="00BD3819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Ünite Değerlendirme Soruları</w:t>
            </w:r>
          </w:p>
        </w:tc>
      </w:tr>
      <w:tr w:rsidR="005B2B53">
        <w:trPr>
          <w:cantSplit/>
          <w:trHeight w:val="954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5B2B53" w:rsidRDefault="005B2B53" w:rsidP="0014201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vMerge/>
            <w:shd w:val="clear" w:color="auto" w:fill="D6E3BC"/>
            <w:vAlign w:val="center"/>
          </w:tcPr>
          <w:p w:rsidR="005B2B53" w:rsidRDefault="005B2B53" w:rsidP="00743C7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vMerge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:rsidR="005B2B53" w:rsidRPr="002B4615" w:rsidRDefault="005B2B53" w:rsidP="00CB6788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8" w:type="dxa"/>
            <w:vMerge/>
            <w:textDirection w:val="btLr"/>
            <w:vAlign w:val="center"/>
          </w:tcPr>
          <w:p w:rsidR="005B2B53" w:rsidRPr="002B4615" w:rsidRDefault="005B2B53" w:rsidP="00932E1F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640" w:type="dxa"/>
            <w:vAlign w:val="center"/>
          </w:tcPr>
          <w:p w:rsidR="005B2B53" w:rsidRPr="001137E1" w:rsidRDefault="005B2B53" w:rsidP="00F1599F">
            <w:pPr>
              <w:ind w:right="-107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4.1.1.1.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Vücudumuzun destek ve hareketini sağlayan kemik, eklem, kas ve iskelet kavramlarını ve bu yapılar arasındaki ilişkileri açıklar.</w:t>
            </w:r>
          </w:p>
        </w:tc>
        <w:tc>
          <w:tcPr>
            <w:tcW w:w="1748" w:type="dxa"/>
            <w:vAlign w:val="center"/>
          </w:tcPr>
          <w:p w:rsidR="005B2B53" w:rsidRDefault="005B2B53" w:rsidP="00932E1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(A-1) Vücudumuza Şekil Veren Yapılar</w:t>
            </w:r>
          </w:p>
        </w:tc>
        <w:tc>
          <w:tcPr>
            <w:tcW w:w="4806" w:type="dxa"/>
            <w:vMerge/>
            <w:vAlign w:val="center"/>
          </w:tcPr>
          <w:p w:rsidR="005B2B53" w:rsidRPr="00695F6B" w:rsidRDefault="005B2B53" w:rsidP="00F67BA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F66706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Default="005B2B53" w:rsidP="00BD3819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B53">
        <w:trPr>
          <w:cantSplit/>
          <w:trHeight w:val="113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5B2B53" w:rsidRDefault="005B2B53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D6E3BC"/>
            <w:vAlign w:val="center"/>
          </w:tcPr>
          <w:p w:rsidR="005B2B53" w:rsidRDefault="005B2B53" w:rsidP="006C43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2.HAFTA</w:t>
            </w:r>
          </w:p>
          <w:p w:rsidR="005B2B53" w:rsidRDefault="005B2B53" w:rsidP="006C43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25- 29 Eylül</w:t>
            </w:r>
          </w:p>
        </w:tc>
        <w:tc>
          <w:tcPr>
            <w:tcW w:w="437" w:type="dxa"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/>
            <w:textDirection w:val="btLr"/>
            <w:vAlign w:val="center"/>
          </w:tcPr>
          <w:p w:rsidR="005B2B53" w:rsidRPr="002B4615" w:rsidRDefault="005B2B53" w:rsidP="00CB6788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8" w:type="dxa"/>
            <w:vMerge/>
            <w:textDirection w:val="btLr"/>
            <w:vAlign w:val="center"/>
          </w:tcPr>
          <w:p w:rsidR="005B2B53" w:rsidRPr="002B4615" w:rsidRDefault="005B2B53" w:rsidP="00CB6788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640" w:type="dxa"/>
            <w:vAlign w:val="center"/>
          </w:tcPr>
          <w:p w:rsidR="005B2B53" w:rsidRPr="00EC0B54" w:rsidRDefault="005B2B53" w:rsidP="00EC0B54">
            <w:pPr>
              <w:ind w:right="-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4.1.1.2.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İskelet ve kas sağlığını etkileyebilecek durumları örneklerle açıklar.</w:t>
            </w:r>
          </w:p>
        </w:tc>
        <w:tc>
          <w:tcPr>
            <w:tcW w:w="1748" w:type="dxa"/>
            <w:vAlign w:val="center"/>
          </w:tcPr>
          <w:p w:rsidR="005B2B53" w:rsidRPr="00A22143" w:rsidRDefault="005B2B53" w:rsidP="00F159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(A-2) Vücudumuzun Şeklini Koruyalım</w:t>
            </w:r>
          </w:p>
        </w:tc>
        <w:tc>
          <w:tcPr>
            <w:tcW w:w="4806" w:type="dxa"/>
            <w:vMerge/>
            <w:vAlign w:val="center"/>
          </w:tcPr>
          <w:p w:rsidR="005B2B53" w:rsidRPr="00695F6B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BD3819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B53">
        <w:trPr>
          <w:cantSplit/>
          <w:trHeight w:val="817"/>
        </w:trPr>
        <w:tc>
          <w:tcPr>
            <w:tcW w:w="449" w:type="dxa"/>
            <w:vMerge/>
            <w:vAlign w:val="center"/>
          </w:tcPr>
          <w:p w:rsidR="005B2B53" w:rsidRDefault="005B2B5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D6E3BC"/>
            <w:vAlign w:val="center"/>
          </w:tcPr>
          <w:p w:rsidR="005B2B53" w:rsidRDefault="005B2B53" w:rsidP="00F159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3.HAFTA</w:t>
            </w:r>
          </w:p>
          <w:p w:rsidR="005B2B53" w:rsidRDefault="005B2B53" w:rsidP="00F159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02-06 Ekim</w:t>
            </w:r>
          </w:p>
        </w:tc>
        <w:tc>
          <w:tcPr>
            <w:tcW w:w="437" w:type="dxa"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/>
            <w:noWrap/>
            <w:vAlign w:val="center"/>
          </w:tcPr>
          <w:p w:rsidR="005B2B53" w:rsidRPr="00393667" w:rsidRDefault="005B2B5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vMerge/>
            <w:textDirection w:val="tbRl"/>
            <w:vAlign w:val="center"/>
          </w:tcPr>
          <w:p w:rsidR="005B2B53" w:rsidRPr="00393667" w:rsidRDefault="005B2B53" w:rsidP="00CB6788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:rsidR="005B2B53" w:rsidRPr="008403A7" w:rsidRDefault="005B2B53" w:rsidP="00F1599F">
            <w:pPr>
              <w:rPr>
                <w:rFonts w:ascii="Calibri" w:hAnsi="Calibri" w:cs="Calibri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4.1.2.1.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Soluk alıp vermede görevli yapı ve organları tanır ve şema üzerinde gösterir.</w:t>
            </w:r>
          </w:p>
          <w:p w:rsidR="005B2B53" w:rsidRPr="002B4615" w:rsidRDefault="005B2B53" w:rsidP="00F159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vAlign w:val="center"/>
          </w:tcPr>
          <w:p w:rsidR="005B2B53" w:rsidRDefault="005B2B53" w:rsidP="00F159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(B-1)</w:t>
            </w:r>
          </w:p>
          <w:p w:rsidR="005B2B53" w:rsidRPr="00A22143" w:rsidRDefault="005B2B53" w:rsidP="00F1599F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Nasıl Soluk Alıp Veriyoruz?</w:t>
            </w:r>
          </w:p>
        </w:tc>
        <w:tc>
          <w:tcPr>
            <w:tcW w:w="4806" w:type="dxa"/>
            <w:vMerge/>
            <w:vAlign w:val="center"/>
          </w:tcPr>
          <w:p w:rsidR="005B2B53" w:rsidRPr="00695F6B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104"/>
        </w:trPr>
        <w:tc>
          <w:tcPr>
            <w:tcW w:w="449" w:type="dxa"/>
            <w:vMerge/>
            <w:vAlign w:val="center"/>
          </w:tcPr>
          <w:p w:rsidR="005B2B53" w:rsidRDefault="005B2B5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D6E3BC"/>
            <w:vAlign w:val="center"/>
          </w:tcPr>
          <w:p w:rsidR="005B2B53" w:rsidRDefault="005B2B53" w:rsidP="00143F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4.HAFTA</w:t>
            </w:r>
          </w:p>
          <w:p w:rsidR="005B2B53" w:rsidRDefault="005B2B53" w:rsidP="00143F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09-13 Ekim</w:t>
            </w:r>
          </w:p>
        </w:tc>
        <w:tc>
          <w:tcPr>
            <w:tcW w:w="437" w:type="dxa"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/>
            <w:vAlign w:val="center"/>
          </w:tcPr>
          <w:p w:rsidR="005B2B53" w:rsidRPr="00393667" w:rsidRDefault="005B2B5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vMerge/>
            <w:textDirection w:val="tbRl"/>
            <w:vAlign w:val="center"/>
          </w:tcPr>
          <w:p w:rsidR="005B2B53" w:rsidRPr="00393667" w:rsidRDefault="005B2B53" w:rsidP="00CB6788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:rsidR="005B2B53" w:rsidRPr="008403A7" w:rsidRDefault="005B2B53">
            <w:pPr>
              <w:rPr>
                <w:rFonts w:ascii="Calibri" w:hAnsi="Calibri" w:cs="Calibri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4.1.2.2.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Soluk alıp verme sırasında havanın izlediği yolu model üzerinde gösterir.</w:t>
            </w:r>
          </w:p>
        </w:tc>
        <w:tc>
          <w:tcPr>
            <w:tcW w:w="1748" w:type="dxa"/>
            <w:vAlign w:val="center"/>
          </w:tcPr>
          <w:p w:rsidR="005B2B5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(B-1)</w:t>
            </w:r>
          </w:p>
          <w:p w:rsidR="005B2B53" w:rsidRPr="00A2214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Nasıl Soluk Alıp Veriyoruz?</w:t>
            </w:r>
          </w:p>
          <w:p w:rsidR="005B2B53" w:rsidRPr="00A22143" w:rsidRDefault="005B2B53" w:rsidP="00F159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806" w:type="dxa"/>
            <w:vMerge/>
            <w:vAlign w:val="center"/>
          </w:tcPr>
          <w:p w:rsidR="005B2B53" w:rsidRPr="00695F6B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937"/>
        </w:trPr>
        <w:tc>
          <w:tcPr>
            <w:tcW w:w="449" w:type="dxa"/>
            <w:vMerge/>
            <w:vAlign w:val="center"/>
          </w:tcPr>
          <w:p w:rsidR="005B2B53" w:rsidRDefault="005B2B5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D6E3BC"/>
            <w:vAlign w:val="center"/>
          </w:tcPr>
          <w:p w:rsidR="005B2B53" w:rsidRDefault="005B2B53" w:rsidP="006C43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5.HAFTA</w:t>
            </w:r>
          </w:p>
          <w:p w:rsidR="005B2B53" w:rsidRDefault="005B2B53" w:rsidP="006C43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16 - 20 Ekim </w:t>
            </w:r>
          </w:p>
        </w:tc>
        <w:tc>
          <w:tcPr>
            <w:tcW w:w="437" w:type="dxa"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/>
            <w:vAlign w:val="center"/>
          </w:tcPr>
          <w:p w:rsidR="005B2B53" w:rsidRPr="00393667" w:rsidRDefault="005B2B5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vMerge/>
            <w:textDirection w:val="tbRl"/>
            <w:vAlign w:val="center"/>
          </w:tcPr>
          <w:p w:rsidR="005B2B53" w:rsidRPr="00393667" w:rsidRDefault="005B2B53" w:rsidP="00CB6788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:rsidR="005B2B53" w:rsidRPr="008403A7" w:rsidRDefault="005B2B53" w:rsidP="00CC3690">
            <w:pPr>
              <w:rPr>
                <w:rFonts w:ascii="Calibri" w:hAnsi="Calibri" w:cs="Calibri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4.1.3.1.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Kanın vücutta dolaşımını sağlayan yapı ve organları tanır ve model üzerinde gösterir.</w:t>
            </w:r>
          </w:p>
        </w:tc>
        <w:tc>
          <w:tcPr>
            <w:tcW w:w="1748" w:type="dxa"/>
            <w:vAlign w:val="center"/>
          </w:tcPr>
          <w:p w:rsidR="005B2B5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(C-1)</w:t>
            </w:r>
          </w:p>
          <w:p w:rsidR="005B2B53" w:rsidRPr="00A2214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Kan Vücutta Taşınması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806" w:type="dxa"/>
            <w:vMerge/>
            <w:vAlign w:val="center"/>
          </w:tcPr>
          <w:p w:rsidR="005B2B53" w:rsidRPr="00695F6B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178"/>
        </w:trPr>
        <w:tc>
          <w:tcPr>
            <w:tcW w:w="449" w:type="dxa"/>
            <w:vMerge/>
            <w:vAlign w:val="center"/>
          </w:tcPr>
          <w:p w:rsidR="005B2B53" w:rsidRDefault="005B2B5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D6E3BC"/>
            <w:vAlign w:val="center"/>
          </w:tcPr>
          <w:p w:rsidR="005B2B53" w:rsidRDefault="005B2B53" w:rsidP="00CC369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6.HAFTA</w:t>
            </w:r>
          </w:p>
          <w:p w:rsidR="005B2B53" w:rsidRDefault="005B2B53" w:rsidP="00CC369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23-27 Ekim</w:t>
            </w:r>
          </w:p>
        </w:tc>
        <w:tc>
          <w:tcPr>
            <w:tcW w:w="437" w:type="dxa"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/>
            <w:vAlign w:val="center"/>
          </w:tcPr>
          <w:p w:rsidR="005B2B53" w:rsidRPr="00393667" w:rsidRDefault="005B2B5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vMerge/>
            <w:textDirection w:val="tbRl"/>
            <w:vAlign w:val="center"/>
          </w:tcPr>
          <w:p w:rsidR="005B2B53" w:rsidRPr="00393667" w:rsidRDefault="005B2B53" w:rsidP="00CB6788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:rsidR="005B2B53" w:rsidRPr="008403A7" w:rsidRDefault="005B2B53" w:rsidP="00CC3690">
            <w:pPr>
              <w:rPr>
                <w:rFonts w:ascii="Calibri" w:hAnsi="Calibri" w:cs="Calibri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4.1.4.1.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Egzersiz, soluk alıp verme ve nabız arasında ilişki kurar.</w:t>
            </w:r>
          </w:p>
          <w:p w:rsidR="005B2B53" w:rsidRPr="008403A7" w:rsidRDefault="005B2B53" w:rsidP="002B4615">
            <w:pPr>
              <w:rPr>
                <w:rFonts w:ascii="Calibri" w:hAnsi="Calibri" w:cs="Calibri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4.1.4.2.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Egzersiz sonucunda nabızla ilgili elde ettiği verileri kaydeder ve yorumlar.</w:t>
            </w:r>
          </w:p>
        </w:tc>
        <w:tc>
          <w:tcPr>
            <w:tcW w:w="1748" w:type="dxa"/>
            <w:vAlign w:val="center"/>
          </w:tcPr>
          <w:p w:rsidR="005B2B5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 xml:space="preserve">(Ç-1) </w:t>
            </w:r>
          </w:p>
          <w:p w:rsidR="005B2B53" w:rsidRPr="00A2214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Egzersiz ve Nabız</w:t>
            </w:r>
          </w:p>
          <w:p w:rsidR="005B2B53" w:rsidRPr="00A2214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806" w:type="dxa"/>
            <w:vMerge/>
            <w:vAlign w:val="center"/>
          </w:tcPr>
          <w:p w:rsidR="005B2B53" w:rsidRPr="00F67BAB" w:rsidRDefault="005B2B53" w:rsidP="00F67BA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720"/>
        </w:trPr>
        <w:tc>
          <w:tcPr>
            <w:tcW w:w="449" w:type="dxa"/>
            <w:vMerge/>
            <w:vAlign w:val="center"/>
          </w:tcPr>
          <w:p w:rsidR="005B2B53" w:rsidRDefault="005B2B5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vMerge w:val="restart"/>
            <w:shd w:val="clear" w:color="auto" w:fill="D6E3BC"/>
            <w:vAlign w:val="center"/>
          </w:tcPr>
          <w:p w:rsidR="005B2B53" w:rsidRDefault="005B2B53" w:rsidP="00143F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7.HAFTA</w:t>
            </w:r>
          </w:p>
          <w:p w:rsidR="005B2B53" w:rsidRDefault="005B2B53" w:rsidP="00143F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30Ekim- 03 Kasım</w:t>
            </w:r>
          </w:p>
        </w:tc>
        <w:tc>
          <w:tcPr>
            <w:tcW w:w="437" w:type="dxa"/>
            <w:vMerge w:val="restart"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  <w:vMerge/>
            <w:vAlign w:val="center"/>
          </w:tcPr>
          <w:p w:rsidR="005B2B53" w:rsidRPr="00393667" w:rsidRDefault="005B2B5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vMerge/>
            <w:textDirection w:val="tbRl"/>
            <w:vAlign w:val="center"/>
          </w:tcPr>
          <w:p w:rsidR="005B2B53" w:rsidRPr="00393667" w:rsidRDefault="005B2B53" w:rsidP="00CB6788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:rsidR="005B2B53" w:rsidRDefault="005B2B53" w:rsidP="002B4615">
            <w:pPr>
              <w:rPr>
                <w:rFonts w:ascii="Calibri" w:hAnsi="Calibri" w:cs="Calibri"/>
                <w:sz w:val="20"/>
                <w:szCs w:val="20"/>
              </w:rPr>
            </w:pPr>
            <w:r w:rsidRPr="008403A7">
              <w:rPr>
                <w:rFonts w:ascii="Calibri" w:hAnsi="Calibri" w:cs="Calibri"/>
                <w:b/>
                <w:bCs/>
                <w:sz w:val="20"/>
                <w:szCs w:val="20"/>
              </w:rPr>
              <w:t>4.1.4.3.</w:t>
            </w:r>
            <w:r w:rsidRPr="008403A7">
              <w:rPr>
                <w:rFonts w:ascii="Calibri" w:hAnsi="Calibri" w:cs="Calibri"/>
                <w:sz w:val="20"/>
                <w:szCs w:val="20"/>
              </w:rPr>
              <w:t xml:space="preserve"> Egzersiz yapmanın vücut sağlığı açısından önemini fark eder.</w:t>
            </w:r>
          </w:p>
          <w:p w:rsidR="005B2B53" w:rsidRPr="001137E1" w:rsidRDefault="005B2B53" w:rsidP="002B4615">
            <w:pPr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48" w:type="dxa"/>
            <w:vAlign w:val="center"/>
          </w:tcPr>
          <w:p w:rsidR="005B2B5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(Ç-2)</w:t>
            </w:r>
          </w:p>
          <w:p w:rsidR="005B2B53" w:rsidRPr="00A22143" w:rsidRDefault="005B2B53" w:rsidP="00CC36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Neden Egzersiz Yapmalıyız?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</w:p>
          <w:p w:rsidR="005B2B53" w:rsidRDefault="005B2B53" w:rsidP="00C4121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806" w:type="dxa"/>
            <w:vMerge/>
            <w:vAlign w:val="center"/>
          </w:tcPr>
          <w:p w:rsidR="005B2B53" w:rsidRPr="00695F6B" w:rsidRDefault="005B2B53" w:rsidP="00695F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77"/>
        </w:trPr>
        <w:tc>
          <w:tcPr>
            <w:tcW w:w="449" w:type="dxa"/>
            <w:vMerge/>
            <w:vAlign w:val="center"/>
          </w:tcPr>
          <w:p w:rsidR="005B2B53" w:rsidRDefault="005B2B5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31" w:type="dxa"/>
            <w:vMerge/>
            <w:shd w:val="clear" w:color="auto" w:fill="D6E3BC"/>
            <w:vAlign w:val="center"/>
          </w:tcPr>
          <w:p w:rsidR="005B2B53" w:rsidRDefault="005B2B53" w:rsidP="00143F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vMerge/>
            <w:shd w:val="clear" w:color="auto" w:fill="F2DBDB"/>
            <w:vAlign w:val="center"/>
          </w:tcPr>
          <w:p w:rsidR="005B2B53" w:rsidRDefault="005B2B5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vMerge/>
            <w:vAlign w:val="center"/>
          </w:tcPr>
          <w:p w:rsidR="005B2B53" w:rsidRPr="00393667" w:rsidRDefault="005B2B5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vMerge/>
            <w:textDirection w:val="tbRl"/>
            <w:vAlign w:val="center"/>
          </w:tcPr>
          <w:p w:rsidR="005B2B53" w:rsidRPr="00393667" w:rsidRDefault="005B2B53" w:rsidP="00CB6788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194" w:type="dxa"/>
            <w:gridSpan w:val="3"/>
            <w:shd w:val="clear" w:color="auto" w:fill="FFFF00"/>
            <w:vAlign w:val="center"/>
          </w:tcPr>
          <w:p w:rsidR="005B2B53" w:rsidRPr="00695F6B" w:rsidRDefault="005B2B53" w:rsidP="00695F6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390C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311" w:type="dxa"/>
            <w:vMerge/>
            <w:vAlign w:val="center"/>
          </w:tcPr>
          <w:p w:rsidR="005B2B53" w:rsidRPr="00393667" w:rsidRDefault="005B2B5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5B2B53" w:rsidRPr="00393667" w:rsidRDefault="005B2B53" w:rsidP="00950C3D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 w:rsidP="00F67BAB">
      <w:pPr>
        <w:tabs>
          <w:tab w:val="left" w:pos="8623"/>
        </w:tabs>
        <w:rPr>
          <w:sz w:val="14"/>
          <w:szCs w:val="14"/>
        </w:rPr>
      </w:pPr>
      <w:r>
        <w:rPr>
          <w:sz w:val="14"/>
          <w:szCs w:val="14"/>
        </w:rPr>
        <w:tab/>
      </w:r>
    </w:p>
    <w:tbl>
      <w:tblPr>
        <w:tblW w:w="154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2"/>
        <w:gridCol w:w="971"/>
        <w:gridCol w:w="574"/>
        <w:gridCol w:w="430"/>
        <w:gridCol w:w="431"/>
        <w:gridCol w:w="3586"/>
        <w:gridCol w:w="1722"/>
        <w:gridCol w:w="4734"/>
        <w:gridCol w:w="1291"/>
        <w:gridCol w:w="1291"/>
      </w:tblGrid>
      <w:tr w:rsidR="005B2B53">
        <w:trPr>
          <w:cantSplit/>
          <w:trHeight w:val="1551"/>
        </w:trPr>
        <w:tc>
          <w:tcPr>
            <w:tcW w:w="442" w:type="dxa"/>
            <w:shd w:val="clear" w:color="auto" w:fill="B6DDE8"/>
            <w:textDirection w:val="btLr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971" w:type="dxa"/>
            <w:shd w:val="clear" w:color="auto" w:fill="B6DDE8"/>
            <w:textDirection w:val="btLr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574" w:type="dxa"/>
            <w:shd w:val="clear" w:color="auto" w:fill="B6DDE8"/>
            <w:textDirection w:val="btLr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D. SAATİ</w:t>
            </w:r>
          </w:p>
        </w:tc>
        <w:tc>
          <w:tcPr>
            <w:tcW w:w="430" w:type="dxa"/>
            <w:shd w:val="clear" w:color="auto" w:fill="B6DDE8"/>
            <w:textDirection w:val="btLr"/>
            <w:vAlign w:val="center"/>
          </w:tcPr>
          <w:p w:rsidR="005B2B53" w:rsidRPr="002B4615" w:rsidRDefault="005B2B53" w:rsidP="00BC4433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 ALANI</w:t>
            </w:r>
          </w:p>
        </w:tc>
        <w:tc>
          <w:tcPr>
            <w:tcW w:w="431" w:type="dxa"/>
            <w:shd w:val="clear" w:color="auto" w:fill="B6DDE8"/>
            <w:textDirection w:val="btLr"/>
            <w:vAlign w:val="center"/>
          </w:tcPr>
          <w:p w:rsidR="005B2B53" w:rsidRPr="002B4615" w:rsidRDefault="005B2B53" w:rsidP="00BC4433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ÜNİTE</w:t>
            </w:r>
          </w:p>
        </w:tc>
        <w:tc>
          <w:tcPr>
            <w:tcW w:w="3586" w:type="dxa"/>
            <w:shd w:val="clear" w:color="auto" w:fill="B6DDE8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722" w:type="dxa"/>
            <w:shd w:val="clear" w:color="auto" w:fill="B6DDE8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4734" w:type="dxa"/>
            <w:shd w:val="clear" w:color="auto" w:fill="B6DDE8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AÇIKLAMALAR KAVRAMLAR VE UYARILAR</w:t>
            </w:r>
          </w:p>
        </w:tc>
        <w:tc>
          <w:tcPr>
            <w:tcW w:w="1291" w:type="dxa"/>
            <w:shd w:val="clear" w:color="auto" w:fill="B6DDE8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YÖNTEM VE TEKNİKLER</w:t>
            </w:r>
          </w:p>
        </w:tc>
        <w:tc>
          <w:tcPr>
            <w:tcW w:w="1291" w:type="dxa"/>
            <w:shd w:val="clear" w:color="auto" w:fill="B6DDE8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ÖLÇME VE DEĞERLEN-DİRME</w:t>
            </w:r>
          </w:p>
        </w:tc>
      </w:tr>
      <w:tr w:rsidR="005B2B53">
        <w:trPr>
          <w:cantSplit/>
          <w:trHeight w:val="703"/>
        </w:trPr>
        <w:tc>
          <w:tcPr>
            <w:tcW w:w="442" w:type="dxa"/>
            <w:vMerge w:val="restart"/>
            <w:shd w:val="clear" w:color="auto" w:fill="FBD4B4"/>
            <w:textDirection w:val="btLr"/>
            <w:vAlign w:val="center"/>
          </w:tcPr>
          <w:p w:rsidR="005B2B53" w:rsidRPr="002B4615" w:rsidRDefault="005B2B53" w:rsidP="00B4748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KASIM</w:t>
            </w:r>
          </w:p>
        </w:tc>
        <w:tc>
          <w:tcPr>
            <w:tcW w:w="971" w:type="dxa"/>
            <w:vMerge w:val="restart"/>
            <w:shd w:val="clear" w:color="auto" w:fill="D6E3BC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8.HAFTA</w:t>
            </w:r>
          </w:p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06-10 Kasım</w:t>
            </w:r>
          </w:p>
          <w:p w:rsidR="005B2B53" w:rsidRPr="002B4615" w:rsidRDefault="005B2B53" w:rsidP="00265C6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vMerge w:val="restart"/>
            <w:shd w:val="clear" w:color="auto" w:fill="F2DBDB"/>
            <w:vAlign w:val="center"/>
          </w:tcPr>
          <w:p w:rsidR="005B2B53" w:rsidRPr="002B4615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0" w:type="dxa"/>
            <w:vMerge w:val="restart"/>
            <w:textDirection w:val="btLr"/>
            <w:vAlign w:val="center"/>
          </w:tcPr>
          <w:p w:rsidR="005B2B53" w:rsidRPr="002B4615" w:rsidRDefault="005B2B53" w:rsidP="00BC4433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t>FİZİKSEL OLAYLAR</w:t>
            </w:r>
          </w:p>
        </w:tc>
        <w:tc>
          <w:tcPr>
            <w:tcW w:w="431" w:type="dxa"/>
            <w:vMerge w:val="restart"/>
            <w:textDirection w:val="btLr"/>
            <w:vAlign w:val="center"/>
          </w:tcPr>
          <w:p w:rsidR="005B2B53" w:rsidRPr="002B4615" w:rsidRDefault="005B2B53" w:rsidP="004B6513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  <w:r w:rsidRPr="002B4615">
              <w:rPr>
                <w:rFonts w:ascii="Calibri" w:hAnsi="Calibri" w:cs="Calibri"/>
                <w:b/>
                <w:bCs/>
                <w:color w:val="000000"/>
              </w:rPr>
              <w:t xml:space="preserve">. ÜNİTE: </w:t>
            </w:r>
            <w:r>
              <w:rPr>
                <w:rFonts w:ascii="Calibri" w:hAnsi="Calibri" w:cs="Calibri"/>
                <w:b/>
                <w:bCs/>
                <w:color w:val="000000"/>
              </w:rPr>
              <w:t>KUVVETİN ETKİLERİ</w:t>
            </w:r>
          </w:p>
        </w:tc>
        <w:tc>
          <w:tcPr>
            <w:tcW w:w="5308" w:type="dxa"/>
            <w:gridSpan w:val="2"/>
            <w:shd w:val="clear" w:color="auto" w:fill="92D050"/>
            <w:vAlign w:val="center"/>
          </w:tcPr>
          <w:p w:rsidR="005B2B53" w:rsidRPr="00263D3F" w:rsidRDefault="005B2B53" w:rsidP="00263D3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93AD1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  <w:r w:rsidRPr="0095731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4" w:type="dxa"/>
            <w:vMerge w:val="restart"/>
            <w:vAlign w:val="center"/>
          </w:tcPr>
          <w:p w:rsidR="005B2B53" w:rsidRDefault="005B2B53" w:rsidP="00BC4433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AÇIKLAMA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LAR</w:t>
            </w:r>
          </w:p>
          <w:p w:rsidR="005B2B53" w:rsidRDefault="005B2B53" w:rsidP="0025581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25581B">
              <w:rPr>
                <w:rFonts w:ascii="Calibri" w:hAnsi="Calibri" w:cs="Calibri"/>
                <w:color w:val="231F20"/>
                <w:sz w:val="20"/>
                <w:szCs w:val="20"/>
              </w:rPr>
              <w:t>Bu ünitede öğrencilerin; kuvvetin cisimler üzerindeki etkilerini fark etmeleri, mıknatısları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n temel </w:t>
            </w:r>
            <w:r w:rsidRPr="0025581B">
              <w:rPr>
                <w:rFonts w:ascii="Calibri" w:hAnsi="Calibri" w:cs="Calibri"/>
                <w:color w:val="231F20"/>
                <w:sz w:val="20"/>
                <w:szCs w:val="20"/>
              </w:rPr>
              <w:t>özelliklerini anlamaları ve kullanıldıkları yerleri keşfetmeleri amaçlanmaktadır.</w:t>
            </w:r>
          </w:p>
          <w:p w:rsidR="005B2B53" w:rsidRPr="008403A7" w:rsidRDefault="005B2B53" w:rsidP="0025581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20"/>
                <w:szCs w:val="20"/>
              </w:rPr>
            </w:pPr>
          </w:p>
          <w:p w:rsidR="005B2B53" w:rsidRDefault="005B2B53" w:rsidP="00BC4433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KAVRAMLAR</w:t>
            </w:r>
          </w:p>
          <w:p w:rsidR="005B2B53" w:rsidRPr="00234698" w:rsidRDefault="005B2B53" w:rsidP="00234698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234698">
              <w:rPr>
                <w:rFonts w:ascii="Calibri" w:hAnsi="Calibri" w:cs="Calibri"/>
                <w:color w:val="231F20"/>
                <w:sz w:val="20"/>
                <w:szCs w:val="20"/>
              </w:rPr>
              <w:t>Kuvvetin hızlandırıcı etkisi, kuvvetin yavaşlatıcı etkisi, kuvvetin yön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234698"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değiştirici etkisi, kuvvetin şekil değiştirici etkisi </w:t>
            </w:r>
          </w:p>
          <w:p w:rsidR="005B2B53" w:rsidRDefault="005B2B53" w:rsidP="00234698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234698"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Mıknatıs, mıknatısın kutupları, mıknatısların kullanım alanları </w:t>
            </w:r>
          </w:p>
          <w:p w:rsidR="005B2B53" w:rsidRPr="00234698" w:rsidRDefault="005B2B53" w:rsidP="0025581B">
            <w:pPr>
              <w:ind w:left="227"/>
              <w:rPr>
                <w:rFonts w:ascii="Calibri" w:hAnsi="Calibri" w:cs="Calibri"/>
                <w:color w:val="231F20"/>
                <w:sz w:val="20"/>
                <w:szCs w:val="20"/>
              </w:rPr>
            </w:pPr>
          </w:p>
          <w:p w:rsidR="005B2B53" w:rsidRDefault="005B2B53" w:rsidP="00BC4433">
            <w:pPr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UYARILAR</w:t>
            </w:r>
          </w:p>
          <w:p w:rsidR="005B2B53" w:rsidRPr="005B6E0D" w:rsidRDefault="005B2B53" w:rsidP="005B6E0D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234698">
              <w:rPr>
                <w:rFonts w:ascii="Calibri" w:hAnsi="Calibri" w:cs="Calibri"/>
                <w:color w:val="231F20"/>
                <w:sz w:val="20"/>
                <w:szCs w:val="20"/>
              </w:rPr>
              <w:t>Mıknatısın uyguladığı kuvvetin, temas gerektirmediği vurgulanır.</w:t>
            </w:r>
          </w:p>
          <w:p w:rsidR="005B2B53" w:rsidRPr="000C535F" w:rsidRDefault="005B2B53" w:rsidP="00F67BAB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0C535F">
              <w:rPr>
                <w:b/>
                <w:bCs/>
                <w:color w:val="FF0000"/>
                <w:sz w:val="20"/>
                <w:szCs w:val="20"/>
                <w:u w:val="single"/>
              </w:rPr>
              <w:t>1. SINAV</w:t>
            </w:r>
          </w:p>
          <w:p w:rsidR="005B2B53" w:rsidRPr="000C535F" w:rsidRDefault="005B2B53" w:rsidP="000C535F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ab/>
              <w:t xml:space="preserve"> ( 06-10 KASIM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C535F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291" w:type="dxa"/>
            <w:vMerge w:val="restart"/>
            <w:vAlign w:val="center"/>
          </w:tcPr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5B2B53" w:rsidRPr="00F66706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5B2B53" w:rsidRPr="002B4615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  <w:tc>
          <w:tcPr>
            <w:tcW w:w="1291" w:type="dxa"/>
            <w:vMerge w:val="restart"/>
            <w:vAlign w:val="center"/>
          </w:tcPr>
          <w:p w:rsidR="005B2B53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Öz Değerlendirme Formu</w:t>
            </w:r>
          </w:p>
          <w:p w:rsidR="005B2B53" w:rsidRPr="002B4615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Ünite Değerlendirme Soruları</w:t>
            </w:r>
          </w:p>
        </w:tc>
      </w:tr>
      <w:tr w:rsidR="005B2B53">
        <w:trPr>
          <w:cantSplit/>
          <w:trHeight w:val="510"/>
        </w:trPr>
        <w:tc>
          <w:tcPr>
            <w:tcW w:w="442" w:type="dxa"/>
            <w:vMerge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vMerge/>
            <w:shd w:val="clear" w:color="auto" w:fill="D6E3BC"/>
            <w:vAlign w:val="center"/>
          </w:tcPr>
          <w:p w:rsidR="005B2B53" w:rsidRDefault="005B2B53" w:rsidP="00265C6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vMerge/>
            <w:shd w:val="clear" w:color="auto" w:fill="F2DBDB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Merge/>
            <w:noWrap/>
            <w:vAlign w:val="center"/>
          </w:tcPr>
          <w:p w:rsidR="005B2B53" w:rsidRPr="00393667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vMerge/>
            <w:textDirection w:val="tbRl"/>
            <w:vAlign w:val="center"/>
          </w:tcPr>
          <w:p w:rsidR="005B2B53" w:rsidRPr="00393667" w:rsidRDefault="005B2B53" w:rsidP="00BC443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86" w:type="dxa"/>
            <w:vMerge w:val="restart"/>
            <w:vAlign w:val="center"/>
          </w:tcPr>
          <w:p w:rsidR="005B2B53" w:rsidRPr="002B4615" w:rsidRDefault="005B2B53" w:rsidP="0095731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5731B">
              <w:rPr>
                <w:rFonts w:ascii="Calibri" w:hAnsi="Calibri" w:cs="Calibri"/>
                <w:b/>
                <w:bCs/>
                <w:sz w:val="20"/>
                <w:szCs w:val="20"/>
              </w:rPr>
              <w:t>4.2.1.1.</w:t>
            </w:r>
            <w:r w:rsidRPr="0095731B">
              <w:rPr>
                <w:rFonts w:ascii="Calibri" w:hAnsi="Calibri" w:cs="Calibri"/>
                <w:sz w:val="20"/>
                <w:szCs w:val="20"/>
              </w:rPr>
              <w:t xml:space="preserve"> Kuvvetin, cisimlerin hareket ve şekillerini değiştirmesine yönelik deneyler yapar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731B">
              <w:rPr>
                <w:rFonts w:ascii="Calibri" w:hAnsi="Calibri" w:cs="Calibri"/>
                <w:sz w:val="20"/>
                <w:szCs w:val="20"/>
              </w:rPr>
              <w:t>ve sonucu tartışır.</w:t>
            </w:r>
          </w:p>
        </w:tc>
        <w:tc>
          <w:tcPr>
            <w:tcW w:w="1722" w:type="dxa"/>
            <w:vAlign w:val="center"/>
          </w:tcPr>
          <w:p w:rsidR="005B2B53" w:rsidRDefault="005B2B53" w:rsidP="00263D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(A-1)</w:t>
            </w:r>
          </w:p>
          <w:p w:rsidR="005B2B53" w:rsidRPr="00A22143" w:rsidRDefault="005B2B53" w:rsidP="00263D3F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Kuvvet Nedir?</w:t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</w:p>
          <w:p w:rsidR="005B2B53" w:rsidRPr="00A22143" w:rsidRDefault="005B2B53" w:rsidP="00B4748B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</w:p>
        </w:tc>
        <w:tc>
          <w:tcPr>
            <w:tcW w:w="4734" w:type="dxa"/>
            <w:vMerge/>
            <w:vAlign w:val="center"/>
          </w:tcPr>
          <w:p w:rsidR="005B2B53" w:rsidRPr="00695F6B" w:rsidRDefault="005B2B53" w:rsidP="00BC443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10"/>
        </w:trPr>
        <w:tc>
          <w:tcPr>
            <w:tcW w:w="442" w:type="dxa"/>
            <w:vMerge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vMerge/>
            <w:shd w:val="clear" w:color="auto" w:fill="D6E3BC"/>
            <w:vAlign w:val="center"/>
          </w:tcPr>
          <w:p w:rsidR="005B2B53" w:rsidRDefault="005B2B53" w:rsidP="00265C6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vMerge/>
            <w:shd w:val="clear" w:color="auto" w:fill="F2DBDB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Merge/>
            <w:noWrap/>
            <w:vAlign w:val="center"/>
          </w:tcPr>
          <w:p w:rsidR="005B2B53" w:rsidRPr="00393667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vMerge/>
            <w:textDirection w:val="tbRl"/>
            <w:vAlign w:val="center"/>
          </w:tcPr>
          <w:p w:rsidR="005B2B53" w:rsidRPr="00393667" w:rsidRDefault="005B2B53" w:rsidP="00BC443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86" w:type="dxa"/>
            <w:vMerge/>
            <w:vAlign w:val="center"/>
          </w:tcPr>
          <w:p w:rsidR="005B2B53" w:rsidRPr="0095731B" w:rsidRDefault="005B2B53" w:rsidP="0095731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:rsidR="005B2B53" w:rsidRDefault="005B2B53" w:rsidP="00263D3F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(A-2)</w:t>
            </w:r>
          </w:p>
          <w:p w:rsidR="005B2B53" w:rsidRDefault="005B2B53" w:rsidP="00263D3F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Kuvvetin Etkileri</w:t>
            </w:r>
          </w:p>
        </w:tc>
        <w:tc>
          <w:tcPr>
            <w:tcW w:w="4734" w:type="dxa"/>
            <w:vMerge/>
            <w:vAlign w:val="center"/>
          </w:tcPr>
          <w:p w:rsidR="005B2B53" w:rsidRPr="00695F6B" w:rsidRDefault="005B2B53" w:rsidP="00BC443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090"/>
        </w:trPr>
        <w:tc>
          <w:tcPr>
            <w:tcW w:w="442" w:type="dxa"/>
            <w:vMerge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D6E3BC"/>
            <w:vAlign w:val="center"/>
          </w:tcPr>
          <w:p w:rsidR="005B2B53" w:rsidRDefault="005B2B53" w:rsidP="00B4748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9.HAFTA</w:t>
            </w:r>
          </w:p>
          <w:p w:rsidR="005B2B53" w:rsidRDefault="005B2B53" w:rsidP="00B4748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13 - 17 Kasım</w:t>
            </w:r>
          </w:p>
        </w:tc>
        <w:tc>
          <w:tcPr>
            <w:tcW w:w="574" w:type="dxa"/>
            <w:shd w:val="clear" w:color="auto" w:fill="F2DBDB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0" w:type="dxa"/>
            <w:vMerge/>
            <w:vAlign w:val="center"/>
          </w:tcPr>
          <w:p w:rsidR="005B2B53" w:rsidRPr="00393667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vMerge/>
            <w:textDirection w:val="tbRl"/>
            <w:vAlign w:val="center"/>
          </w:tcPr>
          <w:p w:rsidR="005B2B53" w:rsidRPr="00393667" w:rsidRDefault="005B2B53" w:rsidP="00BC443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86" w:type="dxa"/>
            <w:vAlign w:val="center"/>
          </w:tcPr>
          <w:p w:rsidR="005B2B53" w:rsidRPr="008403A7" w:rsidRDefault="005B2B53" w:rsidP="00BC4433">
            <w:pPr>
              <w:rPr>
                <w:rFonts w:ascii="Calibri" w:hAnsi="Calibri" w:cs="Calibri"/>
                <w:sz w:val="20"/>
                <w:szCs w:val="20"/>
              </w:rPr>
            </w:pPr>
            <w:r w:rsidRPr="0095731B">
              <w:rPr>
                <w:rFonts w:ascii="Calibri" w:hAnsi="Calibri" w:cs="Calibri"/>
                <w:b/>
                <w:bCs/>
                <w:sz w:val="20"/>
                <w:szCs w:val="20"/>
              </w:rPr>
              <w:t>4.2.2.1.</w:t>
            </w:r>
            <w:r w:rsidRPr="0095731B">
              <w:rPr>
                <w:rFonts w:ascii="Calibri" w:hAnsi="Calibri" w:cs="Calibri"/>
                <w:sz w:val="20"/>
                <w:szCs w:val="20"/>
              </w:rPr>
              <w:t xml:space="preserve"> Mıknatısın ne olduğunu ve kutuplarını bilir.</w:t>
            </w:r>
          </w:p>
        </w:tc>
        <w:tc>
          <w:tcPr>
            <w:tcW w:w="1722" w:type="dxa"/>
            <w:vAlign w:val="center"/>
          </w:tcPr>
          <w:p w:rsidR="005B2B53" w:rsidRDefault="005B2B53" w:rsidP="00B474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(B-1)</w:t>
            </w:r>
          </w:p>
          <w:p w:rsidR="005B2B53" w:rsidRPr="00A22143" w:rsidRDefault="005B2B53" w:rsidP="00B474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Mıknatıs Nedir?</w:t>
            </w:r>
          </w:p>
        </w:tc>
        <w:tc>
          <w:tcPr>
            <w:tcW w:w="4734" w:type="dxa"/>
            <w:vMerge/>
            <w:vAlign w:val="center"/>
          </w:tcPr>
          <w:p w:rsidR="005B2B53" w:rsidRPr="00695F6B" w:rsidRDefault="005B2B53" w:rsidP="00BC443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399"/>
        </w:trPr>
        <w:tc>
          <w:tcPr>
            <w:tcW w:w="442" w:type="dxa"/>
            <w:vMerge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D6E3BC"/>
            <w:vAlign w:val="center"/>
          </w:tcPr>
          <w:p w:rsidR="005B2B53" w:rsidRPr="008C7D96" w:rsidRDefault="005B2B53" w:rsidP="00265C6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10.HAFTA</w:t>
            </w:r>
          </w:p>
          <w:p w:rsidR="005B2B53" w:rsidRDefault="005B2B53" w:rsidP="00265C6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20 - 24 Kasım</w:t>
            </w:r>
          </w:p>
        </w:tc>
        <w:tc>
          <w:tcPr>
            <w:tcW w:w="574" w:type="dxa"/>
            <w:shd w:val="clear" w:color="auto" w:fill="F2DBDB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0" w:type="dxa"/>
            <w:vMerge/>
            <w:vAlign w:val="center"/>
          </w:tcPr>
          <w:p w:rsidR="005B2B53" w:rsidRPr="00393667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vMerge/>
            <w:textDirection w:val="tbRl"/>
            <w:vAlign w:val="center"/>
          </w:tcPr>
          <w:p w:rsidR="005B2B53" w:rsidRPr="00393667" w:rsidRDefault="005B2B53" w:rsidP="00BC443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86" w:type="dxa"/>
            <w:vAlign w:val="center"/>
          </w:tcPr>
          <w:p w:rsidR="005B2B53" w:rsidRPr="0095731B" w:rsidRDefault="005B2B53" w:rsidP="00BC443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5731B">
              <w:rPr>
                <w:rFonts w:ascii="Calibri" w:hAnsi="Calibri" w:cs="Calibri"/>
                <w:b/>
                <w:bCs/>
                <w:sz w:val="20"/>
                <w:szCs w:val="20"/>
              </w:rPr>
              <w:t>4.2.2.2.</w:t>
            </w:r>
            <w:r w:rsidRPr="0095731B">
              <w:rPr>
                <w:rFonts w:ascii="Calibri" w:hAnsi="Calibri" w:cs="Calibri"/>
                <w:sz w:val="20"/>
                <w:szCs w:val="20"/>
              </w:rPr>
              <w:t xml:space="preserve"> Mıknatısın etki ettiği maddeleri deney yaparak keşfeder.</w:t>
            </w:r>
          </w:p>
        </w:tc>
        <w:tc>
          <w:tcPr>
            <w:tcW w:w="1722" w:type="dxa"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(B-2)</w:t>
            </w:r>
          </w:p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Mıknatıslar Hangi Maddelere Etki Eder?</w:t>
            </w:r>
          </w:p>
        </w:tc>
        <w:tc>
          <w:tcPr>
            <w:tcW w:w="4734" w:type="dxa"/>
            <w:vMerge/>
            <w:vAlign w:val="center"/>
          </w:tcPr>
          <w:p w:rsidR="005B2B53" w:rsidRPr="00695F6B" w:rsidRDefault="005B2B53" w:rsidP="00BC443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353"/>
        </w:trPr>
        <w:tc>
          <w:tcPr>
            <w:tcW w:w="442" w:type="dxa"/>
            <w:vMerge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vMerge w:val="restart"/>
            <w:shd w:val="clear" w:color="auto" w:fill="D6E3BC"/>
            <w:vAlign w:val="center"/>
          </w:tcPr>
          <w:p w:rsidR="005B2B53" w:rsidRPr="008C7D96" w:rsidRDefault="005B2B53" w:rsidP="00263D3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11.HAFTA</w:t>
            </w:r>
          </w:p>
          <w:p w:rsidR="005B2B53" w:rsidRDefault="005B2B53" w:rsidP="00263D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27 Kasım</w:t>
            </w:r>
          </w:p>
          <w:p w:rsidR="005B2B53" w:rsidRDefault="005B2B53" w:rsidP="00263D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Aralık </w:t>
            </w:r>
          </w:p>
        </w:tc>
        <w:tc>
          <w:tcPr>
            <w:tcW w:w="574" w:type="dxa"/>
            <w:vMerge w:val="restart"/>
            <w:shd w:val="clear" w:color="auto" w:fill="F2DBDB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0" w:type="dxa"/>
            <w:vMerge/>
            <w:vAlign w:val="center"/>
          </w:tcPr>
          <w:p w:rsidR="005B2B53" w:rsidRPr="00393667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vMerge/>
            <w:textDirection w:val="tbRl"/>
            <w:vAlign w:val="center"/>
          </w:tcPr>
          <w:p w:rsidR="005B2B53" w:rsidRPr="00393667" w:rsidRDefault="005B2B53" w:rsidP="00BC443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86" w:type="dxa"/>
            <w:vAlign w:val="center"/>
          </w:tcPr>
          <w:p w:rsidR="005B2B53" w:rsidRPr="008403A7" w:rsidRDefault="005B2B53" w:rsidP="00BC4433">
            <w:pPr>
              <w:rPr>
                <w:rFonts w:ascii="Calibri" w:hAnsi="Calibri" w:cs="Calibri"/>
                <w:sz w:val="20"/>
                <w:szCs w:val="20"/>
              </w:rPr>
            </w:pPr>
            <w:r w:rsidRPr="0095731B">
              <w:rPr>
                <w:rFonts w:ascii="Calibri" w:hAnsi="Calibri" w:cs="Calibri"/>
                <w:b/>
                <w:bCs/>
                <w:sz w:val="20"/>
                <w:szCs w:val="20"/>
              </w:rPr>
              <w:t>4.2.2.3.</w:t>
            </w:r>
            <w:r w:rsidRPr="0095731B">
              <w:rPr>
                <w:rFonts w:ascii="Calibri" w:hAnsi="Calibri" w:cs="Calibri"/>
                <w:sz w:val="20"/>
                <w:szCs w:val="20"/>
              </w:rPr>
              <w:t xml:space="preserve"> Mıknatısların günlük yaşamdaki </w:t>
            </w:r>
            <w:r>
              <w:rPr>
                <w:rFonts w:ascii="Calibri" w:hAnsi="Calibri" w:cs="Calibri"/>
                <w:sz w:val="20"/>
                <w:szCs w:val="20"/>
              </w:rPr>
              <w:t>kullanım alanlarına örnekler ve</w:t>
            </w:r>
            <w:r w:rsidRPr="0095731B">
              <w:rPr>
                <w:rFonts w:ascii="Calibri" w:hAnsi="Calibri" w:cs="Calibri"/>
                <w:sz w:val="20"/>
                <w:szCs w:val="20"/>
              </w:rPr>
              <w:t>ir.</w:t>
            </w:r>
          </w:p>
        </w:tc>
        <w:tc>
          <w:tcPr>
            <w:tcW w:w="1722" w:type="dxa"/>
            <w:vAlign w:val="center"/>
          </w:tcPr>
          <w:p w:rsidR="005B2B53" w:rsidRDefault="005B2B53" w:rsidP="00B474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(B-3)</w:t>
            </w:r>
          </w:p>
          <w:p w:rsidR="005B2B53" w:rsidRPr="00A22143" w:rsidRDefault="005B2B53" w:rsidP="00B474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Mıknatısları Nerelerde Kullanırız?</w:t>
            </w:r>
          </w:p>
        </w:tc>
        <w:tc>
          <w:tcPr>
            <w:tcW w:w="4734" w:type="dxa"/>
            <w:vMerge/>
            <w:vAlign w:val="center"/>
          </w:tcPr>
          <w:p w:rsidR="005B2B53" w:rsidRPr="00695F6B" w:rsidRDefault="005B2B53" w:rsidP="00BC443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1" w:type="dxa"/>
            <w:vMerge/>
            <w:vAlign w:val="center"/>
          </w:tcPr>
          <w:p w:rsidR="005B2B53" w:rsidRPr="00393667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77"/>
        </w:trPr>
        <w:tc>
          <w:tcPr>
            <w:tcW w:w="442" w:type="dxa"/>
            <w:vMerge/>
            <w:shd w:val="clear" w:color="auto" w:fill="FFFF00"/>
            <w:vAlign w:val="center"/>
          </w:tcPr>
          <w:p w:rsidR="005B2B53" w:rsidRDefault="005B2B53" w:rsidP="00BC443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vMerge/>
            <w:shd w:val="clear" w:color="auto" w:fill="FFFF00"/>
            <w:vAlign w:val="center"/>
          </w:tcPr>
          <w:p w:rsidR="005B2B53" w:rsidRDefault="005B2B53" w:rsidP="00265C6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vMerge/>
            <w:shd w:val="clear" w:color="auto" w:fill="FFFF00"/>
            <w:vAlign w:val="center"/>
          </w:tcPr>
          <w:p w:rsidR="005B2B53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vMerge/>
            <w:shd w:val="clear" w:color="auto" w:fill="FFFF00"/>
            <w:vAlign w:val="center"/>
          </w:tcPr>
          <w:p w:rsidR="005B2B53" w:rsidRPr="00393667" w:rsidRDefault="005B2B53" w:rsidP="00BC44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vMerge/>
            <w:shd w:val="clear" w:color="auto" w:fill="FFFF00"/>
            <w:textDirection w:val="tbRl"/>
            <w:vAlign w:val="center"/>
          </w:tcPr>
          <w:p w:rsidR="005B2B53" w:rsidRPr="00393667" w:rsidRDefault="005B2B53" w:rsidP="00BC443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042" w:type="dxa"/>
            <w:gridSpan w:val="3"/>
            <w:shd w:val="clear" w:color="auto" w:fill="FFFF00"/>
            <w:vAlign w:val="center"/>
          </w:tcPr>
          <w:p w:rsidR="005B2B53" w:rsidRPr="00695F6B" w:rsidRDefault="005B2B53" w:rsidP="00BC443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7569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291" w:type="dxa"/>
            <w:vMerge/>
            <w:shd w:val="clear" w:color="auto" w:fill="FFFF00"/>
            <w:vAlign w:val="center"/>
          </w:tcPr>
          <w:p w:rsidR="005B2B53" w:rsidRPr="00393667" w:rsidRDefault="005B2B53" w:rsidP="00BC44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91" w:type="dxa"/>
            <w:vMerge/>
            <w:shd w:val="clear" w:color="auto" w:fill="FFFF00"/>
            <w:vAlign w:val="center"/>
          </w:tcPr>
          <w:p w:rsidR="005B2B53" w:rsidRPr="00393667" w:rsidRDefault="005B2B53" w:rsidP="00BC4433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B2B53" w:rsidRDefault="005B2B53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p w:rsidR="005B2B53" w:rsidRDefault="005B2B53">
      <w:pPr>
        <w:rPr>
          <w:sz w:val="16"/>
          <w:szCs w:val="16"/>
        </w:rPr>
      </w:pPr>
    </w:p>
    <w:tbl>
      <w:tblPr>
        <w:tblW w:w="156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5"/>
        <w:gridCol w:w="994"/>
        <w:gridCol w:w="426"/>
        <w:gridCol w:w="427"/>
        <w:gridCol w:w="426"/>
        <w:gridCol w:w="3693"/>
        <w:gridCol w:w="2841"/>
        <w:gridCol w:w="4120"/>
        <w:gridCol w:w="1136"/>
        <w:gridCol w:w="1136"/>
      </w:tblGrid>
      <w:tr w:rsidR="005B2B53">
        <w:trPr>
          <w:cantSplit/>
          <w:trHeight w:val="867"/>
        </w:trPr>
        <w:tc>
          <w:tcPr>
            <w:tcW w:w="405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994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426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D. SAATİ</w:t>
            </w:r>
          </w:p>
        </w:tc>
        <w:tc>
          <w:tcPr>
            <w:tcW w:w="427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 ALANI</w:t>
            </w:r>
          </w:p>
        </w:tc>
        <w:tc>
          <w:tcPr>
            <w:tcW w:w="426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ÜNİTE</w:t>
            </w:r>
          </w:p>
        </w:tc>
        <w:tc>
          <w:tcPr>
            <w:tcW w:w="3693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2841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4120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AÇIKLAMALAR KAVRAMLAR VE UYARILAR</w:t>
            </w:r>
          </w:p>
        </w:tc>
        <w:tc>
          <w:tcPr>
            <w:tcW w:w="113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YÖNTEM VE TEKNİKLER</w:t>
            </w:r>
          </w:p>
        </w:tc>
        <w:tc>
          <w:tcPr>
            <w:tcW w:w="113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ÖLÇME VE DEĞERLEN-DİRME</w:t>
            </w:r>
          </w:p>
        </w:tc>
      </w:tr>
      <w:tr w:rsidR="005B2B53">
        <w:trPr>
          <w:cantSplit/>
          <w:trHeight w:val="470"/>
        </w:trPr>
        <w:tc>
          <w:tcPr>
            <w:tcW w:w="405" w:type="dxa"/>
            <w:vMerge w:val="restart"/>
            <w:shd w:val="clear" w:color="auto" w:fill="FBD4B4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KASIM - ARALIK - OCAK</w:t>
            </w:r>
          </w:p>
        </w:tc>
        <w:tc>
          <w:tcPr>
            <w:tcW w:w="994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8C7D96" w:rsidRDefault="005B2B53" w:rsidP="00263D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 .HAFTA</w:t>
            </w:r>
          </w:p>
          <w:p w:rsidR="005B2B53" w:rsidRPr="00627128" w:rsidRDefault="005B2B53" w:rsidP="00263D3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04-08 Aralık</w:t>
            </w:r>
          </w:p>
        </w:tc>
        <w:tc>
          <w:tcPr>
            <w:tcW w:w="426" w:type="dxa"/>
            <w:vMerge w:val="restart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</w:rPr>
              <w:t>MADDE VE DEĞİŞİM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B2B53" w:rsidRPr="00627128" w:rsidRDefault="005B2B53" w:rsidP="008E525A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color w:val="000000"/>
              </w:rPr>
              <w:t>3. ÜNİTE: MADDEYİ TANIYALIM</w:t>
            </w:r>
          </w:p>
        </w:tc>
        <w:tc>
          <w:tcPr>
            <w:tcW w:w="6534" w:type="dxa"/>
            <w:gridSpan w:val="2"/>
            <w:shd w:val="clear" w:color="auto" w:fill="92D050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vMerge w:val="restart"/>
            <w:vAlign w:val="center"/>
          </w:tcPr>
          <w:p w:rsidR="005B2B53" w:rsidRPr="00E953A1" w:rsidRDefault="005B2B53" w:rsidP="00EC3AF0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E953A1">
              <w:rPr>
                <w:rFonts w:ascii="Calibri" w:hAnsi="Calibri" w:cs="Calibri"/>
                <w:b/>
                <w:bCs/>
                <w:sz w:val="19"/>
                <w:szCs w:val="19"/>
              </w:rPr>
              <w:t>AÇIKLAMALAR</w:t>
            </w:r>
          </w:p>
          <w:p w:rsidR="005B2B53" w:rsidRPr="00E953A1" w:rsidRDefault="005B2B53" w:rsidP="0024389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Bu ünitede öğrencilerin; duyu organları yoluyla maddeyi suda yüzmesi ve batması, suyu çekip çekmemesi ve mıknatısla çekilmesi açısından nitelendirmeleri; maddenin katı, sıvı ve gaz hâl-lerini akışkanlık, hareketlilik ve bulundukları ka-bın şeklini alma durumları açısından karşılaştır-maları ve madde kavramını kütle ve hacim kav-ramları kapsamında tanımlamaları amaçlan-maktadır. Ayrıca ısı etkisiyle maddede meydana gelen hâl değişimlerinden erime ve donma olaylarını açıklamaları, maddenin cisme nasıl dönüştüğünü kavramaları, maddeyi saf ve karışım olarak temelde iki grupta sınıflandırma-ları ve günlük yaşamda sıkça karşılaşılan çeşitli karışımları eleme, süzme ve mıknatısla çekme yoluyla ayırmaları amaçlanmaktadır</w:t>
            </w:r>
            <w:r w:rsidRPr="00E953A1"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 xml:space="preserve"> </w:t>
            </w:r>
          </w:p>
          <w:p w:rsidR="005B2B53" w:rsidRPr="00E953A1" w:rsidRDefault="005B2B53" w:rsidP="0024389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4" w:firstLine="23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E953A1">
              <w:rPr>
                <w:rFonts w:ascii="Calibri" w:hAnsi="Calibri" w:cs="Calibri"/>
                <w:b/>
                <w:bCs/>
                <w:sz w:val="19"/>
                <w:szCs w:val="19"/>
              </w:rPr>
              <w:t>KAVRAMLAR</w:t>
            </w:r>
          </w:p>
          <w:p w:rsidR="005B2B53" w:rsidRPr="00E953A1" w:rsidRDefault="005B2B53" w:rsidP="006F3C57">
            <w:pPr>
              <w:numPr>
                <w:ilvl w:val="0"/>
                <w:numId w:val="16"/>
              </w:numPr>
              <w:rPr>
                <w:rFonts w:ascii="Calibri" w:hAnsi="Calibri" w:cs="Calibri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Suda yüzme ve batma, suyu çekme ve çek-meme, mıknatısla çekilme , k</w:t>
            </w:r>
            <w:r w:rsidRPr="00E953A1">
              <w:rPr>
                <w:rFonts w:ascii="Calibri" w:hAnsi="Calibri" w:cs="Calibri"/>
                <w:sz w:val="19"/>
                <w:szCs w:val="19"/>
              </w:rPr>
              <w:t xml:space="preserve">atı, sıvı, gaz, kütle, hacim, ısınma, soğuma, hâl değişimi, erime, donma, Madde, cisim, saf madde, </w:t>
            </w:r>
          </w:p>
          <w:p w:rsidR="005B2B53" w:rsidRPr="00E953A1" w:rsidRDefault="005B2B53" w:rsidP="00F07601">
            <w:pPr>
              <w:numPr>
                <w:ilvl w:val="0"/>
                <w:numId w:val="31"/>
              </w:numPr>
              <w:rPr>
                <w:rFonts w:ascii="Calibri" w:hAnsi="Calibri" w:cs="Calibri"/>
                <w:sz w:val="19"/>
                <w:szCs w:val="19"/>
              </w:rPr>
            </w:pPr>
            <w:r w:rsidRPr="00E953A1">
              <w:rPr>
                <w:rFonts w:ascii="Calibri" w:hAnsi="Calibri" w:cs="Calibri"/>
                <w:b/>
                <w:bCs/>
                <w:sz w:val="19"/>
                <w:szCs w:val="19"/>
              </w:rPr>
              <w:t>UYARILAR</w:t>
            </w:r>
          </w:p>
          <w:p w:rsidR="005B2B53" w:rsidRPr="00E953A1" w:rsidRDefault="005B2B53" w:rsidP="00EF7CBF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 xml:space="preserve">Maddeyi niteleyen; suda yüzme ve batma, suyu çekme ve çekmeme ve mıknatısla çekilme özelliğine değinilir. </w:t>
            </w:r>
          </w:p>
          <w:p w:rsidR="005B2B53" w:rsidRPr="00E953A1" w:rsidRDefault="005B2B53" w:rsidP="00EF7CBF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Tanecikli ve boşluklu yapıya girilmez.</w:t>
            </w:r>
          </w:p>
          <w:p w:rsidR="005B2B53" w:rsidRPr="00E953A1" w:rsidRDefault="005B2B53" w:rsidP="00EF7CBF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Gazların kütle ve hacimlerine girilmez.</w:t>
            </w:r>
          </w:p>
          <w:p w:rsidR="005B2B53" w:rsidRPr="00E953A1" w:rsidRDefault="005B2B53" w:rsidP="00EF7CBF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Kütlesi ve hacmi olmayan olguların (Ör: ışık, ısı, gölge vb.) madde olmadığı belirtilir.</w:t>
            </w:r>
          </w:p>
          <w:p w:rsidR="005B2B53" w:rsidRPr="00E953A1" w:rsidRDefault="005B2B53" w:rsidP="00EF7CBF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Hâl değişimlerinden sadece erime ve donmaya değinilir.</w:t>
            </w:r>
          </w:p>
          <w:p w:rsidR="005B2B53" w:rsidRPr="00D928F8" w:rsidRDefault="005B2B53" w:rsidP="00E953A1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FF0000"/>
                <w:sz w:val="20"/>
                <w:szCs w:val="20"/>
                <w:u w:val="single"/>
              </w:rPr>
              <w:t>2</w:t>
            </w:r>
            <w:r w:rsidRPr="00D928F8">
              <w:rPr>
                <w:b/>
                <w:bCs/>
                <w:color w:val="FF0000"/>
                <w:sz w:val="20"/>
                <w:szCs w:val="20"/>
                <w:u w:val="single"/>
              </w:rPr>
              <w:t>. SINAV</w:t>
            </w:r>
          </w:p>
          <w:p w:rsidR="005B2B53" w:rsidRDefault="005B2B53" w:rsidP="008C7D96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  <w:t>(02-08 OCAK</w:t>
            </w:r>
            <w:r w:rsidRPr="00201140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  <w:p w:rsidR="005B2B53" w:rsidRDefault="005B2B53" w:rsidP="008C7D96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</w:p>
          <w:p w:rsidR="005B2B53" w:rsidRDefault="005B2B53" w:rsidP="008C7D96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</w:p>
          <w:p w:rsidR="005B2B53" w:rsidRDefault="005B2B53" w:rsidP="008C7D96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</w:p>
          <w:p w:rsidR="005B2B53" w:rsidRDefault="005B2B53" w:rsidP="008C7D96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</w:p>
          <w:p w:rsidR="005B2B53" w:rsidRPr="008C7D96" w:rsidRDefault="005B2B53" w:rsidP="008C7D96">
            <w:pPr>
              <w:ind w:left="227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Çıkarım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66706">
              <w:rPr>
                <w:rFonts w:ascii="Calibri" w:hAnsi="Calibri" w:cs="Calibri"/>
                <w:sz w:val="20"/>
                <w:szCs w:val="20"/>
              </w:rPr>
              <w:t>da Bulunma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Karşılaş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66706">
              <w:rPr>
                <w:rFonts w:ascii="Calibri" w:hAnsi="Calibri" w:cs="Calibri"/>
                <w:sz w:val="20"/>
                <w:szCs w:val="20"/>
              </w:rPr>
              <w:t>tırma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Hatırla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66706">
              <w:rPr>
                <w:rFonts w:ascii="Calibri" w:hAnsi="Calibri" w:cs="Calibri"/>
                <w:sz w:val="20"/>
                <w:szCs w:val="20"/>
              </w:rPr>
              <w:t>ma</w:t>
            </w:r>
          </w:p>
          <w:p w:rsidR="005B2B53" w:rsidRPr="008C7D9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Tahmin</w:t>
            </w: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Pr="008C7D96" w:rsidRDefault="005B2B53" w:rsidP="008C7D96">
            <w:pPr>
              <w:widowControl w:val="0"/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5B2B53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Öz Değerlen-dirme Formu</w:t>
            </w:r>
          </w:p>
          <w:p w:rsidR="005B2B53" w:rsidRPr="008C7D96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Ünite Değerlen-dirme Soruları</w:t>
            </w: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8C7D9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2B4615" w:rsidRDefault="005B2B53" w:rsidP="008C7D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B2B53">
        <w:trPr>
          <w:cantSplit/>
          <w:trHeight w:val="240"/>
        </w:trPr>
        <w:tc>
          <w:tcPr>
            <w:tcW w:w="405" w:type="dxa"/>
            <w:vMerge/>
            <w:shd w:val="clear" w:color="auto" w:fill="FBD4B4"/>
            <w:textDirection w:val="btLr"/>
            <w:vAlign w:val="center"/>
          </w:tcPr>
          <w:p w:rsidR="005B2B53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693" w:type="dxa"/>
            <w:vAlign w:val="center"/>
          </w:tcPr>
          <w:p w:rsidR="005B2B53" w:rsidRDefault="005B2B53" w:rsidP="00EC3AF0">
            <w:pPr>
              <w:ind w:right="-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EC3AF0">
            <w:pPr>
              <w:ind w:right="-107"/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4.3.1.1. </w:t>
            </w:r>
            <w:r w:rsidRPr="00627128">
              <w:rPr>
                <w:rFonts w:ascii="Calibri" w:hAnsi="Calibri" w:cs="Calibri"/>
                <w:sz w:val="20"/>
                <w:szCs w:val="20"/>
              </w:rPr>
              <w:t>Beş duyu organını kullanarak maddeyi niteleyen temel özellikleri açıklar.</w:t>
            </w:r>
          </w:p>
          <w:p w:rsidR="005B2B53" w:rsidRPr="00627128" w:rsidRDefault="005B2B53" w:rsidP="00EC3AF0">
            <w:pPr>
              <w:ind w:right="-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(A-1)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Maddeyi Nasıl Niteleriz?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B53">
        <w:trPr>
          <w:cantSplit/>
          <w:trHeight w:val="754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13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11-15</w:t>
            </w:r>
          </w:p>
          <w:p w:rsidR="005B2B53" w:rsidRPr="00627128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Aralık</w:t>
            </w:r>
          </w:p>
        </w:tc>
        <w:tc>
          <w:tcPr>
            <w:tcW w:w="426" w:type="dxa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4.3.2.1.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Maddenin hâllerini bilir ve aynı maddenin farklı hâllerine örnekler verir.</w:t>
            </w: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4C39E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(B-1)</w:t>
            </w:r>
          </w:p>
          <w:p w:rsidR="005B2B53" w:rsidRPr="00627128" w:rsidRDefault="005B2B53" w:rsidP="004C39E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Maddenin Halleri ve Özellikleri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428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14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18-22</w:t>
            </w: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Aralık</w:t>
            </w:r>
          </w:p>
        </w:tc>
        <w:tc>
          <w:tcPr>
            <w:tcW w:w="426" w:type="dxa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4.3.2.2.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Maddelerin hâllerine ait temel özellikleri karşılaştırır.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(B-2)</w:t>
            </w:r>
          </w:p>
          <w:p w:rsidR="005B2B53" w:rsidRPr="00627128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Aynı Madde Farklı Halde?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007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15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25-29 Aralık</w:t>
            </w:r>
          </w:p>
        </w:tc>
        <w:tc>
          <w:tcPr>
            <w:tcW w:w="426" w:type="dxa"/>
            <w:shd w:val="clear" w:color="auto" w:fill="F2DBDB"/>
            <w:vAlign w:val="center"/>
          </w:tcPr>
          <w:p w:rsidR="005B2B53" w:rsidRPr="00627128" w:rsidRDefault="005B2B53" w:rsidP="00F64EF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Align w:val="center"/>
          </w:tcPr>
          <w:p w:rsidR="005B2B53" w:rsidRPr="00627128" w:rsidRDefault="005B2B53" w:rsidP="00DE5B72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4.3.5.1.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Madde ve cismi tanımlayarak aralarındaki farkları açıklar.</w:t>
            </w:r>
          </w:p>
        </w:tc>
        <w:tc>
          <w:tcPr>
            <w:tcW w:w="2841" w:type="dxa"/>
            <w:vAlign w:val="center"/>
          </w:tcPr>
          <w:p w:rsidR="005B2B53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(B-3)</w:t>
            </w:r>
          </w:p>
          <w:p w:rsidR="005B2B53" w:rsidRPr="00627128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Madde ve Cisim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657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16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01- 05 </w:t>
            </w:r>
          </w:p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426" w:type="dxa"/>
            <w:vMerge w:val="restart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Merge w:val="restart"/>
            <w:vAlign w:val="center"/>
          </w:tcPr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Pr="00627128" w:rsidRDefault="005B2B53" w:rsidP="00DE5B72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4.3.3.1.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Farklı maddelerin kütle ve hacimlerini ölçerek karşılaştırır.</w:t>
            </w: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4.3.3.2.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Ölçülebilir özelliklerini kullanarak maddeyi tanımlar.</w:t>
            </w: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</w:p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(C-1)</w:t>
            </w:r>
          </w:p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Madde Miktarını Nasıl Belirleriz?</w:t>
            </w:r>
          </w:p>
          <w:p w:rsidR="005B2B53" w:rsidRDefault="005B2B53" w:rsidP="005B6E0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656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Merge/>
            <w:vAlign w:val="center"/>
          </w:tcPr>
          <w:p w:rsidR="005B2B53" w:rsidRPr="00627128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DE5B7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(C-2)</w:t>
            </w:r>
          </w:p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Maddeler Yer Kaplar mı?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351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Merge/>
            <w:vAlign w:val="center"/>
          </w:tcPr>
          <w:p w:rsidR="005B2B53" w:rsidRPr="00627128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DE5B7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(C-3)</w:t>
            </w:r>
          </w:p>
          <w:p w:rsidR="005B2B53" w:rsidRDefault="005B2B53" w:rsidP="00DE5B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Her Şey Madde midir?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428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17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08- 12 Ocak</w:t>
            </w:r>
          </w:p>
        </w:tc>
        <w:tc>
          <w:tcPr>
            <w:tcW w:w="426" w:type="dxa"/>
            <w:vMerge w:val="restart"/>
            <w:shd w:val="clear" w:color="auto" w:fill="F2DBDB"/>
            <w:vAlign w:val="center"/>
          </w:tcPr>
          <w:p w:rsidR="005B2B53" w:rsidRPr="00627128" w:rsidRDefault="005B2B53" w:rsidP="00F64EF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Merge w:val="restart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4.3.4.1.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Maddelerin ısınıp-soğumasına yönelik deneyler tasarlar ve yapar.</w:t>
            </w:r>
          </w:p>
          <w:p w:rsidR="005B2B53" w:rsidRDefault="005B2B53" w:rsidP="008766E9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4.3.4.2.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Maddelerin ısı etkisiyle hal değiş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627128">
              <w:rPr>
                <w:rFonts w:ascii="Calibri" w:hAnsi="Calibri" w:cs="Calibri"/>
                <w:sz w:val="20"/>
                <w:szCs w:val="20"/>
              </w:rPr>
              <w:t>tirebileceğine yönelik deney yapar ve sonuçları yorumlar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5B2B53" w:rsidRPr="00627128" w:rsidRDefault="005B2B53" w:rsidP="008766E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(Ç-1)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Sıcaklık Nasıl Ölçülür?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434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Merge/>
            <w:vAlign w:val="center"/>
          </w:tcPr>
          <w:p w:rsidR="005B2B53" w:rsidRPr="00627128" w:rsidRDefault="005B2B53" w:rsidP="008766E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(Ç-2)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Isınma ve Soğumanın Sonuçları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61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18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15- 19 </w:t>
            </w:r>
          </w:p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426" w:type="dxa"/>
            <w:vMerge w:val="restart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4.3.6.1.</w:t>
            </w:r>
            <w:r w:rsidRPr="00627128">
              <w:rPr>
                <w:rFonts w:ascii="Calibri" w:hAnsi="Calibri" w:cs="Calibri"/>
                <w:sz w:val="20"/>
                <w:szCs w:val="20"/>
              </w:rPr>
              <w:t xml:space="preserve"> Günlük yaşamında sıklıkla kullan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627128">
              <w:rPr>
                <w:rFonts w:ascii="Calibri" w:hAnsi="Calibri" w:cs="Calibri"/>
                <w:sz w:val="20"/>
                <w:szCs w:val="20"/>
              </w:rPr>
              <w:t>dığı maddeleri saf madde ve karışım şek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627128">
              <w:rPr>
                <w:rFonts w:ascii="Calibri" w:hAnsi="Calibri" w:cs="Calibri"/>
                <w:sz w:val="20"/>
                <w:szCs w:val="20"/>
              </w:rPr>
              <w:t>linde sınıflandırır ve aralarındaki farkları açıklar.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(D-1)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Saf Madde ve Karışım Nedir?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61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34" w:type="dxa"/>
            <w:gridSpan w:val="2"/>
            <w:shd w:val="clear" w:color="auto" w:fill="92D050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 xml:space="preserve">Y A R I Y I L   T A T İ L İ  </w:t>
            </w:r>
            <w:r w:rsidRPr="00627128"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>(</w:t>
            </w:r>
            <w:r w:rsidRPr="00627128"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>2</w:t>
            </w:r>
            <w:r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>2</w:t>
            </w:r>
            <w:r w:rsidRPr="00627128"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 xml:space="preserve"> OCAK–0</w:t>
            </w:r>
            <w:r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>2</w:t>
            </w:r>
            <w:r w:rsidRPr="00627128"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 xml:space="preserve"> ŞUBAT 201</w:t>
            </w:r>
            <w:r>
              <w:rPr>
                <w:rFonts w:ascii="Calibri" w:hAnsi="Calibri" w:cs="Calibri"/>
                <w:b/>
                <w:bCs/>
                <w:spacing w:val="100"/>
                <w:sz w:val="32"/>
                <w:szCs w:val="32"/>
              </w:rPr>
              <w:t>8)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607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F64EF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19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F64EF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05 -09 Şubat</w:t>
            </w:r>
          </w:p>
        </w:tc>
        <w:tc>
          <w:tcPr>
            <w:tcW w:w="426" w:type="dxa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Align w:val="center"/>
          </w:tcPr>
          <w:p w:rsidR="005B2B53" w:rsidRPr="00627128" w:rsidRDefault="005B2B53" w:rsidP="008766E9">
            <w:pPr>
              <w:rPr>
                <w:rFonts w:ascii="Calibri" w:hAnsi="Calibri" w:cs="Calibri"/>
                <w:sz w:val="20"/>
                <w:szCs w:val="20"/>
              </w:rPr>
            </w:pPr>
            <w:r w:rsidRPr="00FA2E0E">
              <w:rPr>
                <w:rFonts w:ascii="Calibri" w:hAnsi="Calibri" w:cs="Calibri"/>
                <w:b/>
                <w:bCs/>
                <w:sz w:val="20"/>
                <w:szCs w:val="20"/>
              </w:rPr>
              <w:t>4.3.7.1.</w:t>
            </w:r>
            <w:r w:rsidRPr="00FA2E0E">
              <w:rPr>
                <w:rFonts w:ascii="Calibri" w:hAnsi="Calibri" w:cs="Calibri"/>
                <w:sz w:val="20"/>
                <w:szCs w:val="20"/>
              </w:rPr>
              <w:t xml:space="preserve"> Günlük yaşamda karşılaştığı karı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A2E0E">
              <w:rPr>
                <w:rFonts w:ascii="Calibri" w:hAnsi="Calibri" w:cs="Calibri"/>
                <w:sz w:val="20"/>
                <w:szCs w:val="20"/>
              </w:rPr>
              <w:t>şımların ayrıştırılmasında kullanılabilecek yöntemlere karar verir ve test eder.</w:t>
            </w:r>
          </w:p>
        </w:tc>
        <w:tc>
          <w:tcPr>
            <w:tcW w:w="2841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(D-2)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Karışımları Nasıl Ayırırız?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61"/>
        </w:trPr>
        <w:tc>
          <w:tcPr>
            <w:tcW w:w="405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20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12 - 16 Şubat</w:t>
            </w:r>
          </w:p>
          <w:p w:rsidR="005B2B53" w:rsidRPr="00627128" w:rsidRDefault="005B2B53" w:rsidP="00170F1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shd w:val="clear" w:color="auto" w:fill="F2DBDB"/>
            <w:vAlign w:val="center"/>
          </w:tcPr>
          <w:p w:rsidR="005B2B53" w:rsidRPr="00627128" w:rsidRDefault="005B2B53" w:rsidP="00F64EF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7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693" w:type="dxa"/>
            <w:vAlign w:val="center"/>
          </w:tcPr>
          <w:p w:rsidR="005B2B53" w:rsidRDefault="005B2B53" w:rsidP="008766E9">
            <w:pPr>
              <w:rPr>
                <w:rFonts w:ascii="Calibri" w:hAnsi="Calibri" w:cs="Calibri"/>
                <w:sz w:val="20"/>
                <w:szCs w:val="20"/>
              </w:rPr>
            </w:pPr>
            <w:r w:rsidRPr="00FA2E0E">
              <w:rPr>
                <w:rFonts w:ascii="Calibri" w:hAnsi="Calibri" w:cs="Calibri"/>
                <w:b/>
                <w:bCs/>
                <w:sz w:val="20"/>
                <w:szCs w:val="20"/>
              </w:rPr>
              <w:t>4.3.8.1.</w:t>
            </w:r>
            <w:r w:rsidRPr="00FA2E0E">
              <w:rPr>
                <w:rFonts w:ascii="Calibri" w:hAnsi="Calibri" w:cs="Calibri"/>
                <w:sz w:val="20"/>
                <w:szCs w:val="20"/>
              </w:rPr>
              <w:t xml:space="preserve"> Karışımları ayırmayı, ülke ekonomisine katkısı ve kaynakların etkili kullanımı bakımından tartışır.</w:t>
            </w:r>
          </w:p>
          <w:p w:rsidR="005B2B53" w:rsidRPr="00627128" w:rsidRDefault="005B2B53" w:rsidP="008766E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ab/>
              <w:t>(D-3)</w:t>
            </w:r>
          </w:p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Karışımları Ayırmak Neden Önemlidir?</w:t>
            </w:r>
          </w:p>
        </w:tc>
        <w:tc>
          <w:tcPr>
            <w:tcW w:w="4120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61"/>
        </w:trPr>
        <w:tc>
          <w:tcPr>
            <w:tcW w:w="405" w:type="dxa"/>
            <w:vMerge/>
            <w:shd w:val="clear" w:color="auto" w:fill="FFFF00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FFFF00"/>
            <w:tcMar>
              <w:left w:w="0" w:type="dxa"/>
              <w:right w:w="0" w:type="dxa"/>
            </w:tcMar>
            <w:vAlign w:val="center"/>
          </w:tcPr>
          <w:p w:rsidR="005B2B53" w:rsidRDefault="005B2B53" w:rsidP="0035722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FFFF00"/>
            <w:vAlign w:val="center"/>
          </w:tcPr>
          <w:p w:rsidR="005B2B53" w:rsidRDefault="005B2B53" w:rsidP="00F64EF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shd w:val="clear" w:color="auto" w:fill="FFFF00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FFFF00"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654" w:type="dxa"/>
            <w:gridSpan w:val="3"/>
            <w:shd w:val="clear" w:color="auto" w:fill="FFFF00"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7569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136" w:type="dxa"/>
            <w:vMerge/>
            <w:shd w:val="clear" w:color="auto" w:fill="FFFF00"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6" w:type="dxa"/>
            <w:vMerge/>
            <w:shd w:val="clear" w:color="auto" w:fill="FFFF00"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tbl>
      <w:tblPr>
        <w:tblW w:w="15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7"/>
        <w:gridCol w:w="959"/>
        <w:gridCol w:w="425"/>
        <w:gridCol w:w="709"/>
        <w:gridCol w:w="851"/>
        <w:gridCol w:w="3685"/>
        <w:gridCol w:w="1134"/>
        <w:gridCol w:w="1985"/>
        <w:gridCol w:w="2976"/>
        <w:gridCol w:w="1276"/>
        <w:gridCol w:w="1134"/>
      </w:tblGrid>
      <w:tr w:rsidR="005B2B53">
        <w:trPr>
          <w:cantSplit/>
          <w:trHeight w:val="854"/>
        </w:trPr>
        <w:tc>
          <w:tcPr>
            <w:tcW w:w="437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959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D. SAATİ</w:t>
            </w:r>
          </w:p>
        </w:tc>
        <w:tc>
          <w:tcPr>
            <w:tcW w:w="709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 ALANI</w:t>
            </w:r>
          </w:p>
        </w:tc>
        <w:tc>
          <w:tcPr>
            <w:tcW w:w="851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ÜNİTE</w:t>
            </w:r>
          </w:p>
        </w:tc>
        <w:tc>
          <w:tcPr>
            <w:tcW w:w="3685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3119" w:type="dxa"/>
            <w:gridSpan w:val="2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297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AÇIKLAMALAR KAVRAMLAR VE UYARILAR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YÖNTEM VE TEKNİKLER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ÖLÇME VE DEĞERLEN-DİRME</w:t>
            </w:r>
          </w:p>
        </w:tc>
      </w:tr>
      <w:tr w:rsidR="005B2B53">
        <w:trPr>
          <w:cantSplit/>
          <w:trHeight w:val="456"/>
        </w:trPr>
        <w:tc>
          <w:tcPr>
            <w:tcW w:w="437" w:type="dxa"/>
            <w:vMerge w:val="restart"/>
            <w:shd w:val="clear" w:color="auto" w:fill="FBD4B4"/>
            <w:textDirection w:val="btLr"/>
            <w:vAlign w:val="center"/>
          </w:tcPr>
          <w:p w:rsidR="005B2B53" w:rsidRPr="002B4615" w:rsidRDefault="005B2B53" w:rsidP="005B6E0D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ŞUBAT - MART -NİSAN </w:t>
            </w: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2A1C1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21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FA2E0E" w:rsidRDefault="005B2B53" w:rsidP="002A1C1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19-23 </w:t>
            </w:r>
            <w:r w:rsidRPr="00FA2E0E">
              <w:rPr>
                <w:rFonts w:ascii="Calibri" w:hAnsi="Calibri" w:cs="Calibri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Pr="00FA2E0E" w:rsidRDefault="005B2B53" w:rsidP="002A1C1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16D3B">
              <w:rPr>
                <w:rFonts w:ascii="Calibri" w:hAnsi="Calibri" w:cs="Calibri"/>
                <w:b/>
                <w:bCs/>
              </w:rPr>
              <w:t>FİZİKSEL OLAYLAR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</w:t>
            </w:r>
            <w:r w:rsidRPr="00627128">
              <w:rPr>
                <w:rFonts w:ascii="Calibri" w:hAnsi="Calibri" w:cs="Calibri"/>
                <w:b/>
                <w:bCs/>
                <w:color w:val="000000"/>
              </w:rPr>
              <w:t xml:space="preserve">. ÜNİTE: </w:t>
            </w:r>
            <w:r w:rsidRPr="00E16D3B">
              <w:rPr>
                <w:rFonts w:ascii="Calibri" w:hAnsi="Calibri" w:cs="Calibri"/>
                <w:b/>
                <w:bCs/>
                <w:color w:val="000000"/>
              </w:rPr>
              <w:t>GEÇMİŞTEN GÜNÜMÜZE AYDINLATMA VE SES TEKNOLOJİLERİ</w:t>
            </w:r>
          </w:p>
        </w:tc>
        <w:tc>
          <w:tcPr>
            <w:tcW w:w="6804" w:type="dxa"/>
            <w:gridSpan w:val="3"/>
            <w:shd w:val="clear" w:color="auto" w:fill="92D050"/>
            <w:vAlign w:val="center"/>
          </w:tcPr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</w:p>
        </w:tc>
        <w:tc>
          <w:tcPr>
            <w:tcW w:w="2976" w:type="dxa"/>
            <w:vMerge w:val="restart"/>
            <w:vAlign w:val="center"/>
          </w:tcPr>
          <w:p w:rsidR="005B2B53" w:rsidRDefault="005B2B53" w:rsidP="00EC3AF0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AÇIKLAMA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LAR</w:t>
            </w:r>
          </w:p>
          <w:p w:rsidR="005B2B53" w:rsidRDefault="005B2B53" w:rsidP="00AC35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231F20"/>
                <w:sz w:val="20"/>
                <w:szCs w:val="20"/>
              </w:rPr>
            </w:pP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Bu ünitede öğrencilerin; insanoğlunun, ses ve aydınlatma ile ilgili çevre, toplum ve insanı etkileyen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çeşitli teknolojiler geliştirmekte olduğunu bilmeleri; ışığın ve sesin uygun kullanılmadığında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insan hayatını olumsuz yönde etkilediğini kavramaları ve bu duruma çözümler üretmeleri amaçlanmaktadır.</w:t>
            </w:r>
            <w:r w:rsidRPr="00AC3506">
              <w:rPr>
                <w:rFonts w:ascii="Calibri" w:hAnsi="Calibri" w:cs="Calibri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  <w:p w:rsidR="005B2B53" w:rsidRPr="00AC3506" w:rsidRDefault="005B2B53" w:rsidP="00AC350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KAVRAMLAR</w:t>
            </w:r>
          </w:p>
          <w:p w:rsidR="005B2B53" w:rsidRPr="00AC3506" w:rsidRDefault="005B2B53" w:rsidP="00AC3506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Geçmişten günümüze aydınlatma teknolojileri, aydınlatma araçlarının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önemi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>.</w:t>
            </w:r>
          </w:p>
          <w:p w:rsidR="005B2B53" w:rsidRDefault="005B2B53" w:rsidP="00EC3AF0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AC3506">
              <w:rPr>
                <w:rFonts w:ascii="Calibri" w:hAnsi="Calibri" w:cs="Calibri"/>
                <w:sz w:val="20"/>
                <w:szCs w:val="20"/>
              </w:rPr>
              <w:t>Uygun aydınlatma ve önemi, aydınlatma araçlarının tasarruflu kullanımı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5B2B53" w:rsidRDefault="005B2B53" w:rsidP="00AC3506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AC3506">
              <w:rPr>
                <w:rFonts w:ascii="Calibri" w:hAnsi="Calibri" w:cs="Calibri"/>
                <w:sz w:val="20"/>
                <w:szCs w:val="20"/>
              </w:rPr>
              <w:t>Işık kirliliği ve olumsuz etkileri, ışık kirliliğini önlemek için yapılması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C3506">
              <w:rPr>
                <w:rFonts w:ascii="Calibri" w:hAnsi="Calibri" w:cs="Calibri"/>
                <w:sz w:val="20"/>
                <w:szCs w:val="20"/>
              </w:rPr>
              <w:t xml:space="preserve">gerekenler </w:t>
            </w:r>
          </w:p>
          <w:p w:rsidR="005B2B53" w:rsidRPr="00AC3506" w:rsidRDefault="005B2B53" w:rsidP="00AC3506">
            <w:pPr>
              <w:numPr>
                <w:ilvl w:val="0"/>
                <w:numId w:val="30"/>
              </w:numPr>
              <w:rPr>
                <w:rFonts w:ascii="Calibri" w:hAnsi="Calibri" w:cs="Calibri"/>
                <w:sz w:val="20"/>
                <w:szCs w:val="20"/>
              </w:rPr>
            </w:pPr>
            <w:r w:rsidRPr="00AC3506">
              <w:rPr>
                <w:rFonts w:ascii="Calibri" w:hAnsi="Calibri" w:cs="Calibri"/>
                <w:b/>
                <w:bCs/>
                <w:sz w:val="20"/>
                <w:szCs w:val="20"/>
              </w:rPr>
              <w:t>UYARILAR</w:t>
            </w:r>
          </w:p>
          <w:p w:rsidR="005B2B53" w:rsidRDefault="005B2B53" w:rsidP="00495E26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495E26">
              <w:rPr>
                <w:rFonts w:ascii="Calibri" w:hAnsi="Calibri" w:cs="Calibri"/>
                <w:color w:val="231F20"/>
                <w:sz w:val="20"/>
                <w:szCs w:val="20"/>
              </w:rPr>
              <w:t>Aydınlatma araçlarının yaşamımızdaki önemi vurgulanır.</w:t>
            </w:r>
            <w:r w:rsidRPr="00EF7CBF"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</w:p>
          <w:p w:rsidR="005B2B53" w:rsidRDefault="005B2B53" w:rsidP="00F67BAB">
            <w:pPr>
              <w:ind w:left="227"/>
              <w:rPr>
                <w:rFonts w:ascii="Calibri" w:hAnsi="Calibri" w:cs="Calibri"/>
                <w:color w:val="231F20"/>
                <w:sz w:val="20"/>
                <w:szCs w:val="20"/>
              </w:rPr>
            </w:pPr>
          </w:p>
          <w:p w:rsidR="005B2B53" w:rsidRPr="00D928F8" w:rsidRDefault="005B2B53" w:rsidP="00F67BAB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D928F8">
              <w:rPr>
                <w:b/>
                <w:bCs/>
                <w:color w:val="FF0000"/>
                <w:sz w:val="20"/>
                <w:szCs w:val="20"/>
                <w:u w:val="single"/>
              </w:rPr>
              <w:t>1. SINAV</w:t>
            </w:r>
          </w:p>
          <w:p w:rsidR="005B2B53" w:rsidRPr="00495E26" w:rsidRDefault="005B2B53" w:rsidP="00F67BAB">
            <w:pPr>
              <w:ind w:left="227"/>
              <w:rPr>
                <w:rFonts w:ascii="Calibri" w:hAnsi="Calibri" w:cs="Calibri"/>
                <w:color w:val="231F2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</w:r>
            <w:r>
              <w:rPr>
                <w:b/>
                <w:bCs/>
                <w:color w:val="FF0000"/>
                <w:sz w:val="20"/>
                <w:szCs w:val="20"/>
              </w:rPr>
              <w:tab/>
              <w:t>(26-30  MART</w:t>
            </w:r>
            <w:r w:rsidRPr="00201140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Karşılaştır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66706">
              <w:rPr>
                <w:rFonts w:ascii="Calibri" w:hAnsi="Calibri" w:cs="Calibri"/>
                <w:sz w:val="20"/>
                <w:szCs w:val="20"/>
              </w:rPr>
              <w:t>ma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5B2B53" w:rsidRPr="00F66706" w:rsidRDefault="005B2B53" w:rsidP="00165042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  <w:tc>
          <w:tcPr>
            <w:tcW w:w="1134" w:type="dxa"/>
            <w:vMerge w:val="restart"/>
            <w:vAlign w:val="center"/>
          </w:tcPr>
          <w:p w:rsidR="005B2B53" w:rsidRDefault="005B2B53" w:rsidP="00165042">
            <w:pPr>
              <w:numPr>
                <w:ilvl w:val="0"/>
                <w:numId w:val="5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Öz Değerlen-dirme Formu</w:t>
            </w:r>
          </w:p>
          <w:p w:rsidR="005B2B53" w:rsidRDefault="005B2B53" w:rsidP="00165042">
            <w:pPr>
              <w:numPr>
                <w:ilvl w:val="0"/>
                <w:numId w:val="5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Ünite Değerlen-dirme Soruları</w:t>
            </w:r>
          </w:p>
        </w:tc>
      </w:tr>
      <w:tr w:rsidR="005B2B53">
        <w:trPr>
          <w:cantSplit/>
          <w:trHeight w:val="788"/>
        </w:trPr>
        <w:tc>
          <w:tcPr>
            <w:tcW w:w="437" w:type="dxa"/>
            <w:vMerge/>
            <w:shd w:val="clear" w:color="auto" w:fill="FBD4B4"/>
            <w:textDirection w:val="btLr"/>
            <w:vAlign w:val="center"/>
          </w:tcPr>
          <w:p w:rsidR="005B2B53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16504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5B2B53" w:rsidRPr="00627128" w:rsidRDefault="005B2B53" w:rsidP="00AE6850">
            <w:pPr>
              <w:ind w:right="-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E685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4.4.1.1. </w:t>
            </w:r>
            <w:r w:rsidRPr="00AE6850">
              <w:rPr>
                <w:rFonts w:ascii="Calibri" w:hAnsi="Calibri" w:cs="Calibri"/>
                <w:sz w:val="20"/>
                <w:szCs w:val="20"/>
              </w:rPr>
              <w:t>Geçmişten günümüze kullanılan aydınlatma araçlarını karşılaştırır ve teknolojinin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E6850">
              <w:rPr>
                <w:rFonts w:ascii="Calibri" w:hAnsi="Calibri" w:cs="Calibri"/>
                <w:sz w:val="20"/>
                <w:szCs w:val="20"/>
              </w:rPr>
              <w:t>aydınlatma araçlarının gelişimine olan katkısını fark eder.</w:t>
            </w:r>
          </w:p>
        </w:tc>
        <w:tc>
          <w:tcPr>
            <w:tcW w:w="1985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(A-1)</w:t>
            </w:r>
          </w:p>
          <w:p w:rsidR="005B2B53" w:rsidRPr="00165042" w:rsidRDefault="005B2B53" w:rsidP="00EC3AF0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Geçmişten Günümüze Aydınlatma Teknolojileri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B53">
        <w:trPr>
          <w:cantSplit/>
          <w:trHeight w:val="555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22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26</w:t>
            </w:r>
            <w:r w:rsidRPr="00FA2E0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Şubat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- </w:t>
            </w:r>
          </w:p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02 Mart</w:t>
            </w:r>
          </w:p>
        </w:tc>
        <w:tc>
          <w:tcPr>
            <w:tcW w:w="425" w:type="dxa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noWrap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5B2B53" w:rsidRDefault="005B2B53" w:rsidP="00AE685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 w:rsidRPr="00AE6850">
              <w:rPr>
                <w:rFonts w:ascii="Calibri" w:hAnsi="Calibri" w:cs="Calibri"/>
                <w:b/>
                <w:bCs/>
                <w:sz w:val="20"/>
                <w:szCs w:val="20"/>
              </w:rPr>
              <w:t>4.4.2.1.</w:t>
            </w:r>
            <w:r w:rsidRPr="00AE6850">
              <w:rPr>
                <w:rFonts w:ascii="Calibri" w:hAnsi="Calibri" w:cs="Calibri"/>
                <w:sz w:val="20"/>
                <w:szCs w:val="20"/>
              </w:rPr>
              <w:t xml:space="preserve"> Uygun aydınlatmanın ne demek olduğu ve nasıl yapılması gerektiği hakkında araştırma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E6850">
              <w:rPr>
                <w:rFonts w:ascii="Calibri" w:hAnsi="Calibri" w:cs="Calibri"/>
                <w:sz w:val="20"/>
                <w:szCs w:val="20"/>
              </w:rPr>
              <w:t>yapar ve sunar.</w:t>
            </w:r>
          </w:p>
          <w:p w:rsidR="005B2B53" w:rsidRPr="00165042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(A-2)</w:t>
            </w:r>
          </w:p>
          <w:p w:rsidR="005B2B53" w:rsidRPr="00FA2E0E" w:rsidRDefault="005B2B53" w:rsidP="00EC3AF0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Uygun Aydınlatma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2F7F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23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2F7F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05 -09</w:t>
            </w:r>
          </w:p>
          <w:p w:rsidR="005B2B53" w:rsidRDefault="005B2B53" w:rsidP="002F7F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Mart  </w:t>
            </w:r>
          </w:p>
          <w:p w:rsidR="005B2B53" w:rsidRDefault="005B2B53" w:rsidP="002F7F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Pr="00627128" w:rsidRDefault="005B2B53" w:rsidP="002F7FA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Merge w:val="restart"/>
            <w:vAlign w:val="center"/>
          </w:tcPr>
          <w:p w:rsidR="005B2B53" w:rsidRPr="00627128" w:rsidRDefault="005B2B53" w:rsidP="003B0B12">
            <w:pPr>
              <w:rPr>
                <w:rFonts w:ascii="Calibri" w:hAnsi="Calibri" w:cs="Calibri"/>
                <w:sz w:val="20"/>
                <w:szCs w:val="20"/>
              </w:rPr>
            </w:pPr>
            <w:r w:rsidRPr="00AE6850">
              <w:rPr>
                <w:rFonts w:ascii="Calibri" w:hAnsi="Calibri" w:cs="Calibri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4.4.2.2.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Ortamları uygun şekilde aydınlatmanın göz sağlığı açısından önemini tartışır.</w:t>
            </w:r>
          </w:p>
          <w:p w:rsidR="005B2B53" w:rsidRPr="00627128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4.4.2.3.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Aydınlatma araçlarının tasarruflu kullanımının aile ve ülke ekonomisi bakımından önemini araştırır ve sunar.</w:t>
            </w:r>
          </w:p>
        </w:tc>
        <w:tc>
          <w:tcPr>
            <w:tcW w:w="1985" w:type="dxa"/>
            <w:vAlign w:val="center"/>
          </w:tcPr>
          <w:p w:rsidR="005B2B53" w:rsidRDefault="005B2B53" w:rsidP="003B0B12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(A-3)</w:t>
            </w:r>
          </w:p>
          <w:p w:rsidR="005B2B53" w:rsidRPr="00FA2E0E" w:rsidRDefault="005B2B53" w:rsidP="003B0B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Uygun Aydınlatma ve Göz Sağlığı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Merge/>
            <w:vAlign w:val="center"/>
          </w:tcPr>
          <w:p w:rsidR="005B2B53" w:rsidRPr="00AE6850" w:rsidRDefault="005B2B53" w:rsidP="00AE685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(A-4)</w:t>
            </w:r>
          </w:p>
          <w:p w:rsidR="005B2B53" w:rsidRPr="00FA2E0E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Aydınlatma ve Ekonomi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8D5F4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24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8D5F4A" w:rsidRDefault="005B2B53" w:rsidP="008D5F4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12 -16 </w:t>
            </w:r>
          </w:p>
          <w:p w:rsidR="005B2B53" w:rsidRPr="005231BC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5B2B53" w:rsidRPr="003B0B12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4.4.3.1.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Işık kirliliğinin nedenlerini sorgular.</w:t>
            </w:r>
          </w:p>
        </w:tc>
        <w:tc>
          <w:tcPr>
            <w:tcW w:w="1985" w:type="dxa"/>
            <w:vAlign w:val="center"/>
          </w:tcPr>
          <w:p w:rsidR="005B2B53" w:rsidRDefault="005B2B53" w:rsidP="003B0B12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(A-5)</w:t>
            </w:r>
          </w:p>
          <w:p w:rsidR="005B2B53" w:rsidRPr="00FA2E0E" w:rsidRDefault="005B2B53" w:rsidP="003B0B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Işık Kirliliği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5B2B53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4.4.3.2.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Işık kirliliğinin, doğal hayata ve gök cisimlerinin gözlenmesine olan olumsuz etkilerini açıklar</w:t>
            </w:r>
          </w:p>
          <w:p w:rsidR="005B2B53" w:rsidRPr="00AE6850" w:rsidRDefault="005B2B53" w:rsidP="00AE685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4.4.3.3.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Işık kirliliğini azaltmaya yönelik çözümler üretir.</w:t>
            </w:r>
          </w:p>
        </w:tc>
        <w:tc>
          <w:tcPr>
            <w:tcW w:w="1985" w:type="dxa"/>
            <w:vAlign w:val="center"/>
          </w:tcPr>
          <w:p w:rsidR="005B2B53" w:rsidRDefault="005B2B53" w:rsidP="003B0B12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(A-6)</w:t>
            </w:r>
          </w:p>
          <w:p w:rsidR="005B2B53" w:rsidRPr="00FA2E0E" w:rsidRDefault="005B2B53" w:rsidP="003B0B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Işık Kirliliğinin Sonuçları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25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19-23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Mart</w:t>
            </w:r>
          </w:p>
        </w:tc>
        <w:tc>
          <w:tcPr>
            <w:tcW w:w="425" w:type="dxa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5B2B53" w:rsidRPr="003B0B12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4.4.4.1.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Geçmişten günümüze kullanılan ses teknolojilerini karşılaştırır.</w:t>
            </w:r>
          </w:p>
        </w:tc>
        <w:tc>
          <w:tcPr>
            <w:tcW w:w="1985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(B-1)</w:t>
            </w:r>
          </w:p>
          <w:p w:rsidR="005B2B53" w:rsidRPr="00FA2E0E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>Ses Teknolojilerinin Tarihçesi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26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26-30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425" w:type="dxa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5B2B53" w:rsidRPr="00AE6850" w:rsidRDefault="005B2B53" w:rsidP="00AE685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4.4.4.2.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1985" w:type="dxa"/>
            <w:vAlign w:val="center"/>
          </w:tcPr>
          <w:p w:rsidR="005B2B53" w:rsidRDefault="005B2B53" w:rsidP="003B0B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(B-2)</w:t>
            </w:r>
          </w:p>
          <w:p w:rsidR="005B2B53" w:rsidRPr="00FA2E0E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Ses Şiddeti ve Sağlığımız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27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02-06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Nisan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Merge w:val="restart"/>
            <w:vAlign w:val="center"/>
          </w:tcPr>
          <w:p w:rsidR="005B2B53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4.4.5.1.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Ses kirliliğinin nedenlerini sorgular.</w:t>
            </w:r>
          </w:p>
          <w:p w:rsidR="005B2B53" w:rsidRPr="003B0B12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4.4.5.2.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Ses kirliliğinin insan sağlığı ve çevre üzerindeki olumsuz etkilerini açıklar.</w:t>
            </w:r>
          </w:p>
          <w:p w:rsidR="005B2B53" w:rsidRPr="003B0B12" w:rsidRDefault="005B2B53" w:rsidP="00AE68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4.4.5.3.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Ses kirliliğini azaltmaya yönelik çözümler üretir.</w:t>
            </w:r>
          </w:p>
        </w:tc>
        <w:tc>
          <w:tcPr>
            <w:tcW w:w="1985" w:type="dxa"/>
            <w:vAlign w:val="center"/>
          </w:tcPr>
          <w:p w:rsidR="005B2B53" w:rsidRDefault="005B2B53" w:rsidP="003B0B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(B-3)</w:t>
            </w:r>
          </w:p>
          <w:p w:rsidR="005B2B53" w:rsidRPr="00FA2E0E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Ses Kirliliği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vMerge/>
            <w:vAlign w:val="center"/>
          </w:tcPr>
          <w:p w:rsidR="005B2B53" w:rsidRPr="00AE6850" w:rsidRDefault="005B2B53" w:rsidP="00AE685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5B2B53" w:rsidRDefault="005B2B53" w:rsidP="003B0B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(B-4)</w:t>
            </w:r>
          </w:p>
          <w:p w:rsidR="005B2B53" w:rsidRPr="00FA2E0E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Ses Kirliliği Nasıl Önlenir?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4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80" w:type="dxa"/>
            <w:gridSpan w:val="4"/>
            <w:shd w:val="clear" w:color="auto" w:fill="FFFF00"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7569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B2B53" w:rsidRDefault="005B2B53">
      <w:pPr>
        <w:rPr>
          <w:sz w:val="12"/>
          <w:szCs w:val="12"/>
        </w:rPr>
      </w:pPr>
    </w:p>
    <w:p w:rsidR="005B2B53" w:rsidRPr="007252A0" w:rsidRDefault="005B2B53">
      <w:pPr>
        <w:rPr>
          <w:sz w:val="12"/>
          <w:szCs w:val="12"/>
        </w:rPr>
      </w:pPr>
    </w:p>
    <w:tbl>
      <w:tblPr>
        <w:tblW w:w="15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7"/>
        <w:gridCol w:w="959"/>
        <w:gridCol w:w="425"/>
        <w:gridCol w:w="709"/>
        <w:gridCol w:w="851"/>
        <w:gridCol w:w="4536"/>
        <w:gridCol w:w="2268"/>
        <w:gridCol w:w="2976"/>
        <w:gridCol w:w="1276"/>
        <w:gridCol w:w="1134"/>
      </w:tblGrid>
      <w:tr w:rsidR="005B2B53">
        <w:trPr>
          <w:cantSplit/>
          <w:trHeight w:val="1005"/>
        </w:trPr>
        <w:tc>
          <w:tcPr>
            <w:tcW w:w="437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959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GÜNLER</w:t>
            </w:r>
          </w:p>
        </w:tc>
        <w:tc>
          <w:tcPr>
            <w:tcW w:w="425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D. SAATİ</w:t>
            </w:r>
          </w:p>
        </w:tc>
        <w:tc>
          <w:tcPr>
            <w:tcW w:w="709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 ALANI</w:t>
            </w:r>
          </w:p>
        </w:tc>
        <w:tc>
          <w:tcPr>
            <w:tcW w:w="851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ÜNİTE</w:t>
            </w:r>
          </w:p>
        </w:tc>
        <w:tc>
          <w:tcPr>
            <w:tcW w:w="453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297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AÇIKLAMALAR KAVRAMLAR VE UYARILAR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YÖNTEM VE TEKNİKLER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ÖLÇME VE DEĞERLEN-DİRME</w:t>
            </w:r>
          </w:p>
        </w:tc>
      </w:tr>
      <w:tr w:rsidR="005B2B53">
        <w:trPr>
          <w:cantSplit/>
          <w:trHeight w:val="563"/>
        </w:trPr>
        <w:tc>
          <w:tcPr>
            <w:tcW w:w="437" w:type="dxa"/>
            <w:vMerge w:val="restart"/>
            <w:shd w:val="clear" w:color="auto" w:fill="FBD4B4"/>
            <w:textDirection w:val="btLr"/>
            <w:vAlign w:val="center"/>
          </w:tcPr>
          <w:p w:rsidR="005B2B53" w:rsidRDefault="005B2B53" w:rsidP="005B6E0D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NİSAN</w:t>
            </w: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1634C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28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Pr="00627128" w:rsidRDefault="005B2B53" w:rsidP="001634C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09-13 Nisan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Pr="00627128" w:rsidRDefault="005B2B53" w:rsidP="001634C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444F0">
              <w:rPr>
                <w:rFonts w:ascii="Calibri" w:hAnsi="Calibri" w:cs="Calibri"/>
                <w:b/>
                <w:bCs/>
              </w:rPr>
              <w:t>CANLILAR VE HAYAT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  <w:r w:rsidRPr="00627128">
              <w:rPr>
                <w:rFonts w:ascii="Calibri" w:hAnsi="Calibri" w:cs="Calibri"/>
                <w:b/>
                <w:bCs/>
                <w:color w:val="000000"/>
              </w:rPr>
              <w:t xml:space="preserve">. ÜNİTE: </w:t>
            </w:r>
            <w:r w:rsidRPr="00C444F0">
              <w:rPr>
                <w:rFonts w:ascii="Calibri" w:hAnsi="Calibri" w:cs="Calibri"/>
                <w:b/>
                <w:bCs/>
                <w:color w:val="000000"/>
              </w:rPr>
              <w:t>MİKROSKOBİK CANLILAR VE ÇEVREMİZ</w:t>
            </w:r>
          </w:p>
        </w:tc>
        <w:tc>
          <w:tcPr>
            <w:tcW w:w="6804" w:type="dxa"/>
            <w:gridSpan w:val="2"/>
            <w:shd w:val="clear" w:color="auto" w:fill="92D050"/>
            <w:vAlign w:val="center"/>
          </w:tcPr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</w:p>
        </w:tc>
        <w:tc>
          <w:tcPr>
            <w:tcW w:w="2976" w:type="dxa"/>
            <w:vMerge w:val="restart"/>
            <w:vAlign w:val="center"/>
          </w:tcPr>
          <w:p w:rsidR="005B2B53" w:rsidRDefault="005B2B53" w:rsidP="00AC7447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AÇIKLAMA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LAR</w:t>
            </w:r>
          </w:p>
          <w:p w:rsidR="005B2B53" w:rsidRDefault="005B2B53" w:rsidP="00AC744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231F20"/>
                <w:sz w:val="20"/>
                <w:szCs w:val="20"/>
              </w:rPr>
            </w:pPr>
            <w:r w:rsidRPr="00AC7447">
              <w:rPr>
                <w:rFonts w:ascii="Calibri" w:hAnsi="Calibri" w:cs="Calibri"/>
                <w:color w:val="231F20"/>
                <w:sz w:val="20"/>
                <w:szCs w:val="20"/>
              </w:rPr>
              <w:t>Bu ünitede öğrencilerin; mikroskobu tanımaları, mikroskobik canlıların varlığını fark edebilmeleri,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AC7447">
              <w:rPr>
                <w:rFonts w:ascii="Calibri" w:hAnsi="Calibri" w:cs="Calibri"/>
                <w:color w:val="231F20"/>
                <w:sz w:val="20"/>
                <w:szCs w:val="20"/>
              </w:rPr>
              <w:t>mikroskobu kullanarak mikroskobik canlıları gözlemlemeleri, ayrıca insan ve çevre etkileşiminin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AC7447">
              <w:rPr>
                <w:rFonts w:ascii="Calibri" w:hAnsi="Calibri" w:cs="Calibri"/>
                <w:color w:val="231F20"/>
                <w:sz w:val="20"/>
                <w:szCs w:val="20"/>
              </w:rPr>
              <w:t>önemini kavrayarak çevreyi temiz tutmanın, çevre kirliliğini önlemenin ve çevreyi güzelleştirmenin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AC7447">
              <w:rPr>
                <w:rFonts w:ascii="Calibri" w:hAnsi="Calibri" w:cs="Calibri"/>
                <w:color w:val="231F20"/>
                <w:sz w:val="20"/>
                <w:szCs w:val="20"/>
              </w:rPr>
              <w:t>önemine yönelik bilgi ve beceri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>ler kazanmaları amaçlanmaktadır</w:t>
            </w: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.</w:t>
            </w:r>
            <w:r w:rsidRPr="00AC3506">
              <w:rPr>
                <w:rFonts w:ascii="Calibri" w:hAnsi="Calibri" w:cs="Calibri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  <w:p w:rsidR="005B2B53" w:rsidRPr="00AC3506" w:rsidRDefault="005B2B53" w:rsidP="00AC744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KAVRAMLAR</w:t>
            </w:r>
          </w:p>
          <w:p w:rsidR="005B2B53" w:rsidRPr="00AC3506" w:rsidRDefault="005B2B53" w:rsidP="00C444F0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C444F0">
              <w:rPr>
                <w:rFonts w:ascii="Calibri" w:hAnsi="Calibri" w:cs="Calibri"/>
                <w:color w:val="231F20"/>
                <w:sz w:val="20"/>
                <w:szCs w:val="20"/>
              </w:rPr>
              <w:t>Mikroskop ve mikroskobik canlılar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>.</w:t>
            </w:r>
          </w:p>
          <w:p w:rsidR="005B2B53" w:rsidRDefault="005B2B53" w:rsidP="00C444F0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C444F0">
              <w:rPr>
                <w:rFonts w:ascii="Calibri" w:hAnsi="Calibri" w:cs="Calibri"/>
                <w:sz w:val="20"/>
                <w:szCs w:val="20"/>
              </w:rPr>
              <w:t>Çevre kirliliği, çevreyi koruma ve güzelleştirme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5B2B53" w:rsidRPr="00AC3506" w:rsidRDefault="005B2B53" w:rsidP="00AC7447">
            <w:pPr>
              <w:numPr>
                <w:ilvl w:val="0"/>
                <w:numId w:val="30"/>
              </w:numPr>
              <w:rPr>
                <w:rFonts w:ascii="Calibri" w:hAnsi="Calibri" w:cs="Calibri"/>
                <w:sz w:val="20"/>
                <w:szCs w:val="20"/>
              </w:rPr>
            </w:pPr>
            <w:r w:rsidRPr="00AC3506">
              <w:rPr>
                <w:rFonts w:ascii="Calibri" w:hAnsi="Calibri" w:cs="Calibri"/>
                <w:b/>
                <w:bCs/>
                <w:sz w:val="20"/>
                <w:szCs w:val="20"/>
              </w:rPr>
              <w:t>UYARILAR</w:t>
            </w:r>
          </w:p>
          <w:p w:rsidR="005B2B53" w:rsidRPr="00465448" w:rsidRDefault="005B2B53" w:rsidP="00465448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465448">
              <w:rPr>
                <w:rFonts w:ascii="Calibri" w:hAnsi="Calibri" w:cs="Calibri"/>
                <w:color w:val="231F20"/>
                <w:sz w:val="20"/>
                <w:szCs w:val="20"/>
              </w:rPr>
              <w:t>Mik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>roskopun parçalarına değinilmez</w:t>
            </w:r>
            <w:r w:rsidRPr="00495E26">
              <w:rPr>
                <w:rFonts w:ascii="Calibri" w:hAnsi="Calibri" w:cs="Calibri"/>
                <w:color w:val="231F20"/>
                <w:sz w:val="20"/>
                <w:szCs w:val="20"/>
              </w:rPr>
              <w:t>.</w:t>
            </w:r>
          </w:p>
          <w:p w:rsidR="005B2B53" w:rsidRDefault="005B2B53" w:rsidP="00465448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465448">
              <w:rPr>
                <w:rFonts w:ascii="Calibri" w:hAnsi="Calibri" w:cs="Calibri"/>
                <w:sz w:val="20"/>
                <w:szCs w:val="20"/>
              </w:rPr>
              <w:t>Mikroskobik canlıların isimlerinden bahsedilmez.</w:t>
            </w:r>
          </w:p>
          <w:p w:rsidR="005B2B53" w:rsidRDefault="005B2B53" w:rsidP="00465448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465448">
              <w:rPr>
                <w:rFonts w:ascii="Calibri" w:hAnsi="Calibri" w:cs="Calibri"/>
                <w:sz w:val="20"/>
                <w:szCs w:val="20"/>
              </w:rPr>
              <w:t>Mikroskobik canlıları gözlemlerken hijyenle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65448">
              <w:rPr>
                <w:rFonts w:ascii="Calibri" w:hAnsi="Calibri" w:cs="Calibri"/>
                <w:sz w:val="20"/>
                <w:szCs w:val="20"/>
              </w:rPr>
              <w:t>ilgili gerekli tedbirler alınır.</w:t>
            </w:r>
          </w:p>
          <w:p w:rsidR="005B2B53" w:rsidRDefault="005B2B53" w:rsidP="00465448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465448">
              <w:rPr>
                <w:rFonts w:ascii="Calibri" w:hAnsi="Calibri" w:cs="Calibri"/>
                <w:sz w:val="20"/>
                <w:szCs w:val="20"/>
              </w:rPr>
              <w:t>Çevre kirliliğinin insanların sağlığı üzerindeki olumsuz etkilerine değinilir.</w:t>
            </w:r>
          </w:p>
          <w:p w:rsidR="005B2B53" w:rsidRPr="00695F6B" w:rsidRDefault="005B2B53" w:rsidP="00E953A1">
            <w:pPr>
              <w:ind w:left="227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Karşılaştır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66706">
              <w:rPr>
                <w:rFonts w:ascii="Calibri" w:hAnsi="Calibri" w:cs="Calibri"/>
                <w:sz w:val="20"/>
                <w:szCs w:val="20"/>
              </w:rPr>
              <w:t>ma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5B2B53" w:rsidRPr="00F66706" w:rsidRDefault="005B2B53" w:rsidP="00FF0EFA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  <w:tc>
          <w:tcPr>
            <w:tcW w:w="1134" w:type="dxa"/>
            <w:vMerge w:val="restart"/>
            <w:vAlign w:val="center"/>
          </w:tcPr>
          <w:p w:rsidR="005B2B53" w:rsidRDefault="005B2B53" w:rsidP="00FF0EFA">
            <w:pPr>
              <w:numPr>
                <w:ilvl w:val="0"/>
                <w:numId w:val="5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Öz Değerlen-dirme Formu</w:t>
            </w:r>
          </w:p>
          <w:p w:rsidR="005B2B53" w:rsidRDefault="005B2B53" w:rsidP="00FF0EFA">
            <w:pPr>
              <w:numPr>
                <w:ilvl w:val="0"/>
                <w:numId w:val="5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Ünite Değerlen-dirme Soruları</w:t>
            </w:r>
          </w:p>
        </w:tc>
      </w:tr>
      <w:tr w:rsidR="005B2B53">
        <w:trPr>
          <w:cantSplit/>
          <w:trHeight w:val="990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80B8D">
              <w:rPr>
                <w:rFonts w:ascii="Calibri" w:hAnsi="Calibri" w:cs="Calibri"/>
                <w:b/>
                <w:bCs/>
                <w:sz w:val="20"/>
                <w:szCs w:val="20"/>
              </w:rPr>
              <w:t>4.5.1.1.</w:t>
            </w:r>
            <w:r w:rsidRPr="00DB6ADC">
              <w:rPr>
                <w:rFonts w:ascii="Calibri" w:hAnsi="Calibri" w:cs="Calibri"/>
                <w:sz w:val="20"/>
                <w:szCs w:val="20"/>
              </w:rPr>
              <w:t xml:space="preserve"> Mikroskopun işlevini bilir.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680B8D">
              <w:rPr>
                <w:rFonts w:ascii="Calibri" w:hAnsi="Calibri" w:cs="Calibri"/>
                <w:b/>
                <w:bCs/>
                <w:sz w:val="20"/>
                <w:szCs w:val="20"/>
              </w:rPr>
              <w:t>4.5.1.2.</w:t>
            </w:r>
            <w:r w:rsidRPr="00DB6ADC">
              <w:rPr>
                <w:rFonts w:ascii="Calibri" w:hAnsi="Calibri" w:cs="Calibri"/>
                <w:sz w:val="20"/>
                <w:szCs w:val="20"/>
              </w:rPr>
              <w:t xml:space="preserve"> Mikroskopun tarihsel süreç içerisindeki gelişimini araştırır ve rapor eder.</w:t>
            </w:r>
          </w:p>
        </w:tc>
        <w:tc>
          <w:tcPr>
            <w:tcW w:w="2268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(A-1)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Mikrop Nedir?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133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(A-2)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Geçmişten Günümüze Mikroskop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68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29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16 -20 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Nisan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  <w:p w:rsidR="005B2B53" w:rsidRDefault="005B2B53" w:rsidP="00DC3A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4.5.1.</w:t>
            </w:r>
            <w:r w:rsidRPr="00680B8D">
              <w:rPr>
                <w:rFonts w:ascii="Calibri" w:hAnsi="Calibri" w:cs="Calibri"/>
                <w:b/>
                <w:bCs/>
                <w:sz w:val="20"/>
                <w:szCs w:val="20"/>
              </w:rPr>
              <w:t>3.</w:t>
            </w:r>
            <w:r w:rsidRPr="00DB6ADC">
              <w:rPr>
                <w:rFonts w:ascii="Calibri" w:hAnsi="Calibri" w:cs="Calibri"/>
                <w:sz w:val="20"/>
                <w:szCs w:val="20"/>
              </w:rPr>
              <w:t xml:space="preserve"> Mikroskobik canlıların varlığını fark eder ve mikroskop yardımı ile bu canlıları gözlemler.</w:t>
            </w: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5B2B53" w:rsidRPr="00627128" w:rsidRDefault="005B2B53" w:rsidP="00DB6ADC">
            <w:pPr>
              <w:rPr>
                <w:rFonts w:ascii="Calibri" w:hAnsi="Calibri" w:cs="Calibri"/>
                <w:sz w:val="20"/>
                <w:szCs w:val="20"/>
              </w:rPr>
            </w:pPr>
            <w:r w:rsidRPr="00DB6AD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4.5.2.1. </w:t>
            </w:r>
            <w:r w:rsidRPr="00DB6ADC">
              <w:rPr>
                <w:rFonts w:ascii="Calibri" w:hAnsi="Calibri" w:cs="Calibri"/>
                <w:sz w:val="20"/>
                <w:szCs w:val="20"/>
              </w:rPr>
              <w:t>İnsan ve çevre arasındaki karşılıklı etkileşimin önemini kavrar.</w:t>
            </w:r>
          </w:p>
        </w:tc>
        <w:tc>
          <w:tcPr>
            <w:tcW w:w="2268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(A-3)</w:t>
            </w:r>
          </w:p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Mikroskobu Kullanalım, Keşifler Yapalım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402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5B2B53" w:rsidRPr="00FF0EFA" w:rsidRDefault="005B2B53" w:rsidP="00DB6A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B2B53" w:rsidRDefault="005B2B53" w:rsidP="00680B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(B-1)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İnsan ve Çevre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821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30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23- 27 Nisan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5B2B53" w:rsidRDefault="005B2B53" w:rsidP="00680B8D">
            <w:pPr>
              <w:rPr>
                <w:rFonts w:ascii="Calibri" w:hAnsi="Calibri" w:cs="Calibri"/>
                <w:sz w:val="20"/>
                <w:szCs w:val="20"/>
              </w:rPr>
            </w:pPr>
            <w:r w:rsidRPr="00DB6ADC">
              <w:rPr>
                <w:rFonts w:ascii="Calibri" w:hAnsi="Calibri" w:cs="Calibri"/>
                <w:b/>
                <w:bCs/>
                <w:sz w:val="20"/>
                <w:szCs w:val="20"/>
              </w:rPr>
              <w:t>4.5.2.2.</w:t>
            </w:r>
            <w:r w:rsidRPr="00DB6ADC">
              <w:rPr>
                <w:rFonts w:ascii="Calibri" w:hAnsi="Calibri" w:cs="Calibri"/>
                <w:sz w:val="20"/>
                <w:szCs w:val="20"/>
              </w:rPr>
              <w:t xml:space="preserve"> Çevre kirliliğinin nasıl önlenebileceğini tartışır.</w:t>
            </w:r>
          </w:p>
          <w:p w:rsidR="005B2B53" w:rsidRPr="00DB6ADC" w:rsidRDefault="005B2B53" w:rsidP="00680B8D">
            <w:pPr>
              <w:rPr>
                <w:rFonts w:ascii="Calibri" w:hAnsi="Calibri" w:cs="Calibri"/>
                <w:sz w:val="20"/>
                <w:szCs w:val="20"/>
              </w:rPr>
            </w:pPr>
            <w:r w:rsidRPr="00DB6AD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4.5.2.3. </w:t>
            </w:r>
            <w:r w:rsidRPr="00DB6ADC">
              <w:rPr>
                <w:rFonts w:ascii="Calibri" w:hAnsi="Calibri" w:cs="Calibri"/>
                <w:sz w:val="20"/>
                <w:szCs w:val="20"/>
              </w:rPr>
              <w:t>Çevre kirliliğini önlemek için yakın çevresini temiz tutar.</w:t>
            </w:r>
          </w:p>
          <w:p w:rsidR="005B2B53" w:rsidRPr="00DB6ADC" w:rsidRDefault="005B2B53" w:rsidP="00680B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6ADC">
              <w:rPr>
                <w:rFonts w:ascii="Calibri" w:hAnsi="Calibri" w:cs="Calibri"/>
                <w:b/>
                <w:bCs/>
                <w:sz w:val="20"/>
                <w:szCs w:val="20"/>
              </w:rPr>
              <w:t>4.5.2.4.</w:t>
            </w:r>
            <w:r w:rsidRPr="00DB6ADC">
              <w:rPr>
                <w:rFonts w:ascii="Calibri" w:hAnsi="Calibri" w:cs="Calibri"/>
                <w:sz w:val="20"/>
                <w:szCs w:val="20"/>
              </w:rPr>
              <w:t xml:space="preserve"> Çevreyi korumak ve güzelleştirmek için bir proje tasarlar.</w:t>
            </w:r>
          </w:p>
        </w:tc>
        <w:tc>
          <w:tcPr>
            <w:tcW w:w="2268" w:type="dxa"/>
            <w:vAlign w:val="center"/>
          </w:tcPr>
          <w:p w:rsidR="005B2B53" w:rsidRDefault="005B2B53" w:rsidP="001634C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(B-2)</w:t>
            </w:r>
          </w:p>
          <w:p w:rsidR="005B2B53" w:rsidRDefault="005B2B53" w:rsidP="001634C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Çevre Kirliliği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820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5B2B53" w:rsidRPr="00DB6ADC" w:rsidRDefault="005B2B53" w:rsidP="00680B8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B2B53" w:rsidRDefault="005B2B53" w:rsidP="001634C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(B-3)</w:t>
            </w:r>
          </w:p>
          <w:p w:rsidR="005B2B53" w:rsidRDefault="005B2B53" w:rsidP="001634C3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Çevremizi Koruyalım</w:t>
            </w:r>
          </w:p>
        </w:tc>
        <w:tc>
          <w:tcPr>
            <w:tcW w:w="2976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347"/>
        </w:trPr>
        <w:tc>
          <w:tcPr>
            <w:tcW w:w="437" w:type="dxa"/>
            <w:vMerge/>
            <w:shd w:val="clear" w:color="auto" w:fill="FFFF00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FFFF00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00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00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00"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80" w:type="dxa"/>
            <w:gridSpan w:val="3"/>
            <w:shd w:val="clear" w:color="auto" w:fill="FFFF00"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7569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276" w:type="dxa"/>
            <w:vMerge/>
            <w:shd w:val="clear" w:color="auto" w:fill="FFFF00"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00"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B2B53" w:rsidRDefault="005B2B53">
      <w:pPr>
        <w:rPr>
          <w:sz w:val="14"/>
          <w:szCs w:val="14"/>
        </w:rPr>
      </w:pPr>
      <w:r>
        <w:rPr>
          <w:sz w:val="14"/>
          <w:szCs w:val="14"/>
        </w:rPr>
        <w:t xml:space="preserve"> </w:t>
      </w:r>
    </w:p>
    <w:p w:rsidR="005B2B53" w:rsidRDefault="005B2B53">
      <w:pPr>
        <w:rPr>
          <w:sz w:val="14"/>
          <w:szCs w:val="14"/>
        </w:rPr>
      </w:pPr>
    </w:p>
    <w:tbl>
      <w:tblPr>
        <w:tblW w:w="15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7"/>
        <w:gridCol w:w="959"/>
        <w:gridCol w:w="425"/>
        <w:gridCol w:w="709"/>
        <w:gridCol w:w="851"/>
        <w:gridCol w:w="4110"/>
        <w:gridCol w:w="1985"/>
        <w:gridCol w:w="3685"/>
        <w:gridCol w:w="1276"/>
        <w:gridCol w:w="1134"/>
      </w:tblGrid>
      <w:tr w:rsidR="005B2B53">
        <w:trPr>
          <w:cantSplit/>
          <w:trHeight w:val="855"/>
        </w:trPr>
        <w:tc>
          <w:tcPr>
            <w:tcW w:w="437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959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GÜNLER</w:t>
            </w:r>
          </w:p>
        </w:tc>
        <w:tc>
          <w:tcPr>
            <w:tcW w:w="425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D. SAATİ</w:t>
            </w:r>
          </w:p>
        </w:tc>
        <w:tc>
          <w:tcPr>
            <w:tcW w:w="709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 ALANI</w:t>
            </w:r>
          </w:p>
        </w:tc>
        <w:tc>
          <w:tcPr>
            <w:tcW w:w="851" w:type="dxa"/>
            <w:shd w:val="clear" w:color="auto" w:fill="B6DDE8"/>
            <w:textDirection w:val="btLr"/>
            <w:vAlign w:val="center"/>
          </w:tcPr>
          <w:p w:rsidR="005B2B53" w:rsidRPr="002B4615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ÜNİTE</w:t>
            </w:r>
          </w:p>
        </w:tc>
        <w:tc>
          <w:tcPr>
            <w:tcW w:w="4110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985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3685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AÇIKLAMALAR KAVRAMLAR VE UYARILAR</w:t>
            </w:r>
          </w:p>
        </w:tc>
        <w:tc>
          <w:tcPr>
            <w:tcW w:w="1276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YÖNTEM VE TEKNİKLER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5B2B53" w:rsidRPr="002B4615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B4615">
              <w:rPr>
                <w:rFonts w:ascii="Calibri" w:hAnsi="Calibri" w:cs="Calibri"/>
                <w:b/>
                <w:bCs/>
                <w:sz w:val="20"/>
                <w:szCs w:val="20"/>
              </w:rPr>
              <w:t>ÖLÇME VE DEĞERLEN-DİRME</w:t>
            </w:r>
          </w:p>
        </w:tc>
      </w:tr>
      <w:tr w:rsidR="005B2B53">
        <w:trPr>
          <w:cantSplit/>
          <w:trHeight w:val="453"/>
        </w:trPr>
        <w:tc>
          <w:tcPr>
            <w:tcW w:w="437" w:type="dxa"/>
            <w:vMerge w:val="restart"/>
            <w:shd w:val="clear" w:color="auto" w:fill="FBD4B4"/>
            <w:textDirection w:val="btLr"/>
            <w:vAlign w:val="center"/>
          </w:tcPr>
          <w:p w:rsidR="005B2B53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NİSAN - MAYIS - HAZİRAN</w:t>
            </w: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31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30 Nisan-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04 Mayıs</w:t>
            </w:r>
          </w:p>
          <w:p w:rsidR="005B2B53" w:rsidRDefault="005B2B53" w:rsidP="00DC3A1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B2B53" w:rsidRPr="00E16D3B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E16D3B">
              <w:rPr>
                <w:rFonts w:ascii="Calibri" w:hAnsi="Calibri" w:cs="Calibri"/>
                <w:b/>
                <w:bCs/>
              </w:rPr>
              <w:t>FİZİKSEL OLAYLAR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B2B53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</w:t>
            </w:r>
            <w:r w:rsidRPr="00627128">
              <w:rPr>
                <w:rFonts w:ascii="Calibri" w:hAnsi="Calibri" w:cs="Calibri"/>
                <w:b/>
                <w:bCs/>
                <w:color w:val="000000"/>
              </w:rPr>
              <w:t xml:space="preserve">. ÜNİTE: </w:t>
            </w:r>
            <w:r w:rsidRPr="008C2516">
              <w:rPr>
                <w:rFonts w:ascii="Calibri" w:hAnsi="Calibri" w:cs="Calibri"/>
                <w:b/>
                <w:bCs/>
                <w:color w:val="000000"/>
              </w:rPr>
              <w:t>BASİT ELEKTRİK DEVRELERİ</w:t>
            </w:r>
          </w:p>
        </w:tc>
        <w:tc>
          <w:tcPr>
            <w:tcW w:w="6095" w:type="dxa"/>
            <w:gridSpan w:val="2"/>
            <w:shd w:val="clear" w:color="auto" w:fill="92D050"/>
            <w:vAlign w:val="center"/>
          </w:tcPr>
          <w:p w:rsidR="005B2B53" w:rsidRPr="00FF69B5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</w:p>
        </w:tc>
        <w:tc>
          <w:tcPr>
            <w:tcW w:w="3685" w:type="dxa"/>
            <w:vMerge w:val="restart"/>
            <w:vAlign w:val="center"/>
          </w:tcPr>
          <w:p w:rsidR="005B2B53" w:rsidRDefault="005B2B53" w:rsidP="007C4B06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AÇIKLAMA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LAR</w:t>
            </w:r>
          </w:p>
          <w:p w:rsidR="005B2B53" w:rsidRDefault="005B2B53" w:rsidP="007C4B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231F20"/>
                <w:sz w:val="20"/>
                <w:szCs w:val="20"/>
              </w:rPr>
            </w:pPr>
            <w:r w:rsidRPr="007C4B06">
              <w:rPr>
                <w:rFonts w:ascii="Calibri" w:hAnsi="Calibri" w:cs="Calibri"/>
                <w:color w:val="231F20"/>
                <w:sz w:val="20"/>
                <w:szCs w:val="20"/>
              </w:rPr>
              <w:t>Bu ünitede öğrencilerin; işlevleriyle birlikte devre elamanlarını tanıyarak farklı elektrik devreleri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 </w:t>
            </w:r>
            <w:r w:rsidRPr="007C4B06">
              <w:rPr>
                <w:rFonts w:ascii="Calibri" w:hAnsi="Calibri" w:cs="Calibri"/>
                <w:color w:val="231F20"/>
                <w:sz w:val="20"/>
                <w:szCs w:val="20"/>
              </w:rPr>
              <w:t>oluşturmaları ve evlerdeki elektrik sistemleri ile basit elektrik devrelerini ilişkilendirmeleri amaçlanmaktadır</w:t>
            </w:r>
            <w:r w:rsidRPr="00AC3506">
              <w:rPr>
                <w:rFonts w:ascii="Calibri" w:hAnsi="Calibri" w:cs="Calibri"/>
                <w:color w:val="231F20"/>
                <w:sz w:val="20"/>
                <w:szCs w:val="20"/>
              </w:rPr>
              <w:t>.</w:t>
            </w:r>
            <w:r w:rsidRPr="00AC3506">
              <w:rPr>
                <w:rFonts w:ascii="Calibri" w:hAnsi="Calibri" w:cs="Calibri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  <w:p w:rsidR="005B2B53" w:rsidRPr="00AC3506" w:rsidRDefault="005B2B53" w:rsidP="007C4B0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20"/>
                <w:szCs w:val="20"/>
              </w:rPr>
            </w:pPr>
            <w:r w:rsidRPr="00695F6B">
              <w:rPr>
                <w:rFonts w:ascii="Calibri" w:hAnsi="Calibri" w:cs="Calibri"/>
                <w:b/>
                <w:bCs/>
                <w:sz w:val="20"/>
                <w:szCs w:val="20"/>
              </w:rPr>
              <w:t>KAVRAMLAR</w:t>
            </w:r>
          </w:p>
          <w:p w:rsidR="005B2B53" w:rsidRPr="007C4B06" w:rsidRDefault="005B2B53" w:rsidP="00AA03DA">
            <w:pPr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Devre elemanları, </w:t>
            </w:r>
            <w:r w:rsidRPr="007C4B06">
              <w:rPr>
                <w:rFonts w:ascii="Calibri" w:hAnsi="Calibri" w:cs="Calibri"/>
                <w:color w:val="231F20"/>
                <w:sz w:val="20"/>
                <w:szCs w:val="20"/>
              </w:rPr>
              <w:t xml:space="preserve">basit elektrik devresi 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>k</w:t>
            </w:r>
            <w:r w:rsidRPr="007C4B06">
              <w:rPr>
                <w:rFonts w:ascii="Calibri" w:hAnsi="Calibri" w:cs="Calibri"/>
                <w:color w:val="231F20"/>
                <w:sz w:val="20"/>
                <w:szCs w:val="20"/>
              </w:rPr>
              <w:t>urulumu</w:t>
            </w:r>
            <w:r>
              <w:rPr>
                <w:rFonts w:ascii="Calibri" w:hAnsi="Calibri" w:cs="Calibri"/>
                <w:color w:val="231F20"/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Görsel okuma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Soru-cevap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Tartışma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Çıkarımda Bulunma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Beyin fırtınası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Gözlem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Karşılaştırma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Hatırlama</w:t>
            </w:r>
          </w:p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20"/>
              </w:rPr>
              <w:t>Tahmin</w:t>
            </w:r>
          </w:p>
        </w:tc>
        <w:tc>
          <w:tcPr>
            <w:tcW w:w="1134" w:type="dxa"/>
            <w:vMerge w:val="restart"/>
            <w:vAlign w:val="center"/>
          </w:tcPr>
          <w:p w:rsidR="005B2B53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Öz Değerlendirme Formu</w:t>
            </w:r>
          </w:p>
          <w:p w:rsidR="005B2B53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Ünite Değerlendirme Soruları</w:t>
            </w:r>
          </w:p>
        </w:tc>
      </w:tr>
      <w:tr w:rsidR="005B2B53">
        <w:trPr>
          <w:cantSplit/>
          <w:trHeight w:val="1286"/>
        </w:trPr>
        <w:tc>
          <w:tcPr>
            <w:tcW w:w="437" w:type="dxa"/>
            <w:vMerge/>
            <w:shd w:val="clear" w:color="auto" w:fill="FBD4B4"/>
            <w:textDirection w:val="btLr"/>
            <w:vAlign w:val="center"/>
          </w:tcPr>
          <w:p w:rsidR="005B2B53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5B2B53" w:rsidRDefault="005B2B53" w:rsidP="004D7222">
            <w:pPr>
              <w:rPr>
                <w:rFonts w:ascii="Calibri" w:hAnsi="Calibri" w:cs="Calibri"/>
                <w:sz w:val="20"/>
                <w:szCs w:val="20"/>
              </w:rPr>
            </w:pPr>
            <w:r w:rsidRPr="00EE42D9">
              <w:rPr>
                <w:rFonts w:ascii="Calibri" w:hAnsi="Calibri" w:cs="Calibri"/>
                <w:b/>
                <w:bCs/>
                <w:sz w:val="20"/>
                <w:szCs w:val="20"/>
              </w:rPr>
              <w:t>4.6.1.1.</w:t>
            </w:r>
            <w:r w:rsidRPr="00064ABA">
              <w:rPr>
                <w:rFonts w:ascii="Calibri" w:hAnsi="Calibri" w:cs="Calibri"/>
                <w:sz w:val="20"/>
                <w:szCs w:val="20"/>
              </w:rPr>
              <w:t xml:space="preserve"> Basit elektrik devresini oluşturan devre elemanlarını işlevleriyle tanır ve çalışan bir devre kurar.</w:t>
            </w:r>
          </w:p>
          <w:p w:rsidR="005B2B53" w:rsidRPr="00627128" w:rsidRDefault="005B2B53" w:rsidP="004D722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(A-1)</w:t>
            </w:r>
          </w:p>
          <w:p w:rsidR="005B2B53" w:rsidRPr="00FF69B5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Devre Elemanlarını Tanıyalım</w:t>
            </w:r>
          </w:p>
        </w:tc>
        <w:tc>
          <w:tcPr>
            <w:tcW w:w="3685" w:type="dxa"/>
            <w:vMerge/>
            <w:vAlign w:val="center"/>
          </w:tcPr>
          <w:p w:rsidR="005B2B53" w:rsidRPr="00892A95" w:rsidRDefault="005B2B53" w:rsidP="00EC3AF0">
            <w:pPr>
              <w:numPr>
                <w:ilvl w:val="0"/>
                <w:numId w:val="16"/>
              </w:numPr>
              <w:rPr>
                <w:rFonts w:ascii="Calibri" w:hAnsi="Calibri" w:cs="Calibri"/>
                <w:color w:val="231F2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F66706" w:rsidRDefault="005B2B53" w:rsidP="00EC3AF0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2B53">
        <w:trPr>
          <w:cantSplit/>
          <w:trHeight w:val="40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32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07 - 11</w:t>
            </w:r>
          </w:p>
          <w:p w:rsidR="005B2B53" w:rsidRPr="00627128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Mayıs</w:t>
            </w:r>
          </w:p>
        </w:tc>
        <w:tc>
          <w:tcPr>
            <w:tcW w:w="425" w:type="dxa"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:rsidR="005B2B53" w:rsidRPr="00064ABA" w:rsidRDefault="005B2B53" w:rsidP="00F31F51">
            <w:pPr>
              <w:rPr>
                <w:rFonts w:ascii="Calibri" w:hAnsi="Calibri" w:cs="Calibri"/>
                <w:sz w:val="20"/>
                <w:szCs w:val="20"/>
              </w:rPr>
            </w:pPr>
            <w:r w:rsidRPr="00EE42D9">
              <w:rPr>
                <w:rFonts w:ascii="Calibri" w:hAnsi="Calibri" w:cs="Calibri"/>
                <w:b/>
                <w:bCs/>
                <w:sz w:val="20"/>
                <w:szCs w:val="20"/>
              </w:rPr>
              <w:t>4.6.1.2.</w:t>
            </w:r>
            <w:r w:rsidRPr="00064ABA">
              <w:rPr>
                <w:rFonts w:ascii="Calibri" w:hAnsi="Calibri" w:cs="Calibri"/>
                <w:sz w:val="20"/>
                <w:szCs w:val="20"/>
              </w:rPr>
              <w:t xml:space="preserve"> Evde ve okuldaki elektrik düğmelerinin birer devre elemanı olduğunu bilir.</w:t>
            </w:r>
          </w:p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5B2B53" w:rsidRDefault="005B2B53" w:rsidP="004D722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(B-1)</w:t>
            </w:r>
          </w:p>
          <w:p w:rsidR="005B2B53" w:rsidRPr="00FF69B5" w:rsidRDefault="005B2B53" w:rsidP="004D722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Devre Kuralım</w:t>
            </w:r>
          </w:p>
        </w:tc>
        <w:tc>
          <w:tcPr>
            <w:tcW w:w="3685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409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F31F5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5B2B53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33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14 -18</w:t>
            </w:r>
          </w:p>
          <w:p w:rsidR="005B2B53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Mayıs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F31F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:rsidR="005B2B53" w:rsidRPr="00627128" w:rsidRDefault="005B2B53" w:rsidP="00EC3AF0">
            <w:pPr>
              <w:rPr>
                <w:rFonts w:ascii="Calibri" w:hAnsi="Calibri" w:cs="Calibri"/>
                <w:sz w:val="20"/>
                <w:szCs w:val="20"/>
              </w:rPr>
            </w:pPr>
            <w:r w:rsidRPr="00EE42D9">
              <w:rPr>
                <w:rFonts w:ascii="Calibri" w:hAnsi="Calibri" w:cs="Calibri"/>
                <w:b/>
                <w:bCs/>
                <w:sz w:val="20"/>
                <w:szCs w:val="20"/>
              </w:rPr>
              <w:t>4.6.1.3.</w:t>
            </w:r>
            <w:r w:rsidRPr="00064ABA">
              <w:rPr>
                <w:rFonts w:ascii="Calibri" w:hAnsi="Calibri" w:cs="Calibri"/>
                <w:sz w:val="20"/>
                <w:szCs w:val="20"/>
              </w:rPr>
              <w:t xml:space="preserve"> Elektrik düğmeleri ile lambalar arasında, duvar içinden geçen bağlantı kabloları olduğu çıkarımını yapar.</w:t>
            </w:r>
          </w:p>
        </w:tc>
        <w:tc>
          <w:tcPr>
            <w:tcW w:w="1985" w:type="dxa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(B-2)</w:t>
            </w:r>
          </w:p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Evlerimizdeki Devreler</w:t>
            </w:r>
          </w:p>
        </w:tc>
        <w:tc>
          <w:tcPr>
            <w:tcW w:w="3685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64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755D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80" w:type="dxa"/>
            <w:gridSpan w:val="3"/>
            <w:shd w:val="clear" w:color="auto" w:fill="FFFF00"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7569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563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34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21- 25</w:t>
            </w:r>
          </w:p>
          <w:p w:rsidR="005B2B53" w:rsidRPr="00627128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Mayıs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Pr="00627128" w:rsidRDefault="005B2B53" w:rsidP="008C7D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667E">
              <w:rPr>
                <w:rFonts w:ascii="Calibri" w:hAnsi="Calibri" w:cs="Calibri"/>
                <w:b/>
                <w:bCs/>
              </w:rPr>
              <w:t>DÜNYA VE EVREN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</w:t>
            </w:r>
            <w:r w:rsidRPr="00627128">
              <w:rPr>
                <w:rFonts w:ascii="Calibri" w:hAnsi="Calibri" w:cs="Calibri"/>
                <w:b/>
                <w:bCs/>
                <w:color w:val="000000"/>
              </w:rPr>
              <w:t xml:space="preserve">. ÜNİTE: </w:t>
            </w:r>
            <w:r w:rsidRPr="00FF667E">
              <w:rPr>
                <w:rFonts w:ascii="Calibri" w:hAnsi="Calibri" w:cs="Calibri"/>
                <w:b/>
                <w:bCs/>
                <w:color w:val="000000"/>
              </w:rPr>
              <w:t>DÜNYAMIZIN HAREKETLERİ</w:t>
            </w:r>
          </w:p>
        </w:tc>
        <w:tc>
          <w:tcPr>
            <w:tcW w:w="6095" w:type="dxa"/>
            <w:gridSpan w:val="2"/>
            <w:shd w:val="clear" w:color="auto" w:fill="92D050"/>
            <w:vAlign w:val="center"/>
          </w:tcPr>
          <w:p w:rsidR="005B2B53" w:rsidRPr="00627128" w:rsidRDefault="005B2B53" w:rsidP="00EC3A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27128">
              <w:rPr>
                <w:rFonts w:ascii="Calibri" w:hAnsi="Calibri" w:cs="Calibri"/>
                <w:b/>
                <w:bCs/>
                <w:sz w:val="20"/>
                <w:szCs w:val="20"/>
              </w:rPr>
              <w:t>Üniteye Genel Bakış, Ünitede işlenecek konularla ilgili bilgilerin verilmesi, Kavramların incelenmesi</w:t>
            </w:r>
          </w:p>
        </w:tc>
        <w:tc>
          <w:tcPr>
            <w:tcW w:w="3685" w:type="dxa"/>
            <w:vMerge w:val="restart"/>
            <w:vAlign w:val="center"/>
          </w:tcPr>
          <w:p w:rsidR="005B2B53" w:rsidRPr="00E953A1" w:rsidRDefault="005B2B53" w:rsidP="00EC3AF0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E953A1">
              <w:rPr>
                <w:rFonts w:ascii="Calibri" w:hAnsi="Calibri" w:cs="Calibri"/>
                <w:b/>
                <w:bCs/>
                <w:sz w:val="19"/>
                <w:szCs w:val="19"/>
              </w:rPr>
              <w:t>AÇIKLAMALAR</w:t>
            </w:r>
          </w:p>
          <w:p w:rsidR="005B2B53" w:rsidRPr="00E953A1" w:rsidRDefault="005B2B53" w:rsidP="00F110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Bu ünitede öğrencilerin; Dünya ile Güneş arasında hareket ilişkisi kurabilmeleri ve bu hareketlerle ilişkilendirilen zaman dilimleri hakkında bilgi ve beceriler kazanmaları amaçlanmaktadır.</w:t>
            </w:r>
            <w:r w:rsidRPr="00E953A1">
              <w:rPr>
                <w:rFonts w:ascii="Calibri" w:hAnsi="Calibri" w:cs="Calibri"/>
                <w:b/>
                <w:bCs/>
                <w:color w:val="231F20"/>
                <w:sz w:val="19"/>
                <w:szCs w:val="19"/>
              </w:rPr>
              <w:t xml:space="preserve"> </w:t>
            </w:r>
          </w:p>
          <w:p w:rsidR="005B2B53" w:rsidRPr="00E953A1" w:rsidRDefault="005B2B53" w:rsidP="00EC3AF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231F20"/>
                <w:sz w:val="19"/>
                <w:szCs w:val="19"/>
              </w:rPr>
            </w:pPr>
            <w:r w:rsidRPr="00E953A1">
              <w:rPr>
                <w:rFonts w:ascii="Calibri" w:hAnsi="Calibri" w:cs="Calibri"/>
                <w:b/>
                <w:bCs/>
                <w:sz w:val="19"/>
                <w:szCs w:val="19"/>
              </w:rPr>
              <w:t>KAVRAMLAR</w:t>
            </w:r>
          </w:p>
          <w:p w:rsidR="005B2B53" w:rsidRPr="00E953A1" w:rsidRDefault="005B2B53" w:rsidP="00F110DD">
            <w:pPr>
              <w:numPr>
                <w:ilvl w:val="0"/>
                <w:numId w:val="16"/>
              </w:numPr>
              <w:rPr>
                <w:rFonts w:ascii="Calibri" w:hAnsi="Calibri" w:cs="Calibri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Dönme hareketi ve sonuçları, dolanma hareketi ve sonuçları.</w:t>
            </w:r>
          </w:p>
          <w:p w:rsidR="005B2B53" w:rsidRPr="00E953A1" w:rsidRDefault="005B2B53" w:rsidP="00EC3AF0">
            <w:pPr>
              <w:numPr>
                <w:ilvl w:val="0"/>
                <w:numId w:val="30"/>
              </w:numPr>
              <w:rPr>
                <w:rFonts w:ascii="Calibri" w:hAnsi="Calibri" w:cs="Calibri"/>
                <w:sz w:val="19"/>
                <w:szCs w:val="19"/>
              </w:rPr>
            </w:pPr>
            <w:r w:rsidRPr="00E953A1">
              <w:rPr>
                <w:rFonts w:ascii="Calibri" w:hAnsi="Calibri" w:cs="Calibri"/>
                <w:b/>
                <w:bCs/>
                <w:sz w:val="19"/>
                <w:szCs w:val="19"/>
              </w:rPr>
              <w:t>UYARILAR</w:t>
            </w:r>
          </w:p>
          <w:p w:rsidR="005B2B53" w:rsidRPr="00E953A1" w:rsidRDefault="005B2B53" w:rsidP="00467B07">
            <w:pPr>
              <w:numPr>
                <w:ilvl w:val="0"/>
                <w:numId w:val="16"/>
              </w:numPr>
              <w:rPr>
                <w:rFonts w:ascii="Calibri" w:hAnsi="Calibri" w:cs="Calibri"/>
                <w:sz w:val="19"/>
                <w:szCs w:val="19"/>
              </w:rPr>
            </w:pPr>
            <w:r w:rsidRPr="00E953A1">
              <w:rPr>
                <w:rFonts w:ascii="Calibri" w:hAnsi="Calibri" w:cs="Calibri"/>
                <w:color w:val="231F20"/>
                <w:sz w:val="19"/>
                <w:szCs w:val="19"/>
              </w:rPr>
              <w:t>Dünya’nın kendi etrafında bir tam dönüşünü tamamladığı sürenin bir gün; Güneş etrafında bir tam dolanımını tamamladığı sürenin ise bir yıl olarak kabul edildiği belirtilir.</w:t>
            </w:r>
          </w:p>
          <w:p w:rsidR="005B2B53" w:rsidRPr="00D928F8" w:rsidRDefault="005B2B53" w:rsidP="00413F0C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FF0000"/>
                <w:sz w:val="20"/>
                <w:szCs w:val="20"/>
                <w:u w:val="single"/>
              </w:rPr>
              <w:t>2</w:t>
            </w:r>
            <w:r w:rsidRPr="00D928F8">
              <w:rPr>
                <w:b/>
                <w:bCs/>
                <w:color w:val="FF0000"/>
                <w:sz w:val="20"/>
                <w:szCs w:val="20"/>
                <w:u w:val="single"/>
              </w:rPr>
              <w:t>. SINAV</w:t>
            </w:r>
          </w:p>
          <w:p w:rsidR="005B2B53" w:rsidRPr="00413F0C" w:rsidRDefault="005B2B53" w:rsidP="00413F0C">
            <w:pPr>
              <w:ind w:left="227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(21 - 25 MAYIS)</w:t>
            </w: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274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8C7D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:rsidR="005B2B53" w:rsidRPr="00627128" w:rsidRDefault="005B2B53" w:rsidP="00F110DD">
            <w:pPr>
              <w:rPr>
                <w:rFonts w:ascii="Calibri" w:hAnsi="Calibri" w:cs="Calibri"/>
                <w:sz w:val="20"/>
                <w:szCs w:val="20"/>
              </w:rPr>
            </w:pPr>
            <w:r w:rsidRPr="00F110DD">
              <w:rPr>
                <w:rFonts w:ascii="Calibri" w:hAnsi="Calibri" w:cs="Calibri"/>
                <w:b/>
                <w:bCs/>
                <w:sz w:val="20"/>
                <w:szCs w:val="20"/>
              </w:rPr>
              <w:t>4.7.1.1.</w:t>
            </w:r>
            <w:r w:rsidRPr="00F110DD">
              <w:rPr>
                <w:rFonts w:ascii="Calibri" w:hAnsi="Calibri" w:cs="Calibri"/>
                <w:sz w:val="20"/>
                <w:szCs w:val="20"/>
              </w:rPr>
              <w:t xml:space="preserve"> Dünya’nın dönme ve dolanma hareketlerini ve bu hareketlerin sonucunda gerçekleşen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110DD">
              <w:rPr>
                <w:rFonts w:ascii="Calibri" w:hAnsi="Calibri" w:cs="Calibri"/>
                <w:sz w:val="20"/>
                <w:szCs w:val="20"/>
              </w:rPr>
              <w:t>olayları açıklar.</w:t>
            </w:r>
          </w:p>
        </w:tc>
        <w:tc>
          <w:tcPr>
            <w:tcW w:w="1985" w:type="dxa"/>
            <w:vMerge w:val="restart"/>
            <w:vAlign w:val="center"/>
          </w:tcPr>
          <w:p w:rsidR="005B2B53" w:rsidRDefault="005B2B53" w:rsidP="004D722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</w:r>
            <w: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  <w:tab/>
              <w:t>(A-1)</w:t>
            </w:r>
          </w:p>
          <w:p w:rsidR="005B2B53" w:rsidRPr="00627128" w:rsidRDefault="005B2B53" w:rsidP="004D722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Dünya Hareket Ediyor mu?</w:t>
            </w:r>
          </w:p>
        </w:tc>
        <w:tc>
          <w:tcPr>
            <w:tcW w:w="3685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272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35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28 Mayıs-</w:t>
            </w:r>
          </w:p>
          <w:p w:rsidR="005B2B53" w:rsidRDefault="005B2B53" w:rsidP="00C0777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01 Haziran</w:t>
            </w:r>
          </w:p>
        </w:tc>
        <w:tc>
          <w:tcPr>
            <w:tcW w:w="425" w:type="dxa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:rsidR="005B2B53" w:rsidRPr="00F110DD" w:rsidRDefault="005B2B53" w:rsidP="00F110D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110DD">
              <w:rPr>
                <w:rFonts w:ascii="Calibri" w:hAnsi="Calibri" w:cs="Calibri"/>
                <w:b/>
                <w:bCs/>
                <w:sz w:val="20"/>
                <w:szCs w:val="20"/>
              </w:rPr>
              <w:t>4.7.1.1.</w:t>
            </w:r>
            <w:r w:rsidRPr="00F110DD">
              <w:rPr>
                <w:rFonts w:ascii="Calibri" w:hAnsi="Calibri" w:cs="Calibri"/>
                <w:sz w:val="20"/>
                <w:szCs w:val="20"/>
              </w:rPr>
              <w:t xml:space="preserve"> Dünya’nın dönme ve dolanma hareketlerini ve bu hareketlerin sonucunda gerçekleşen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110DD">
              <w:rPr>
                <w:rFonts w:ascii="Calibri" w:hAnsi="Calibri" w:cs="Calibri"/>
                <w:sz w:val="20"/>
                <w:szCs w:val="20"/>
              </w:rPr>
              <w:t>olayları açıklar.</w:t>
            </w:r>
          </w:p>
        </w:tc>
        <w:tc>
          <w:tcPr>
            <w:tcW w:w="1985" w:type="dxa"/>
            <w:vMerge/>
            <w:vAlign w:val="center"/>
          </w:tcPr>
          <w:p w:rsidR="005B2B53" w:rsidRDefault="005B2B53" w:rsidP="004D7222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1272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 w:val="restart"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36</w:t>
            </w:r>
            <w:r w:rsidRPr="008C7D96">
              <w:rPr>
                <w:rFonts w:ascii="Calibri" w:hAnsi="Calibri" w:cs="Calibri"/>
                <w:b/>
                <w:bCs/>
                <w:sz w:val="18"/>
                <w:szCs w:val="18"/>
              </w:rPr>
              <w:t>.HAFTA</w:t>
            </w:r>
          </w:p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04 -08 Haziran</w:t>
            </w:r>
          </w:p>
        </w:tc>
        <w:tc>
          <w:tcPr>
            <w:tcW w:w="425" w:type="dxa"/>
            <w:vMerge w:val="restart"/>
            <w:shd w:val="clear" w:color="auto" w:fill="F2DBDB"/>
            <w:vAlign w:val="center"/>
          </w:tcPr>
          <w:p w:rsidR="005B2B53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:rsidR="005B2B53" w:rsidRPr="00F110DD" w:rsidRDefault="005B2B53" w:rsidP="00F110D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110DD">
              <w:rPr>
                <w:rFonts w:ascii="Calibri" w:hAnsi="Calibri" w:cs="Calibri"/>
                <w:b/>
                <w:bCs/>
                <w:sz w:val="20"/>
                <w:szCs w:val="20"/>
              </w:rPr>
              <w:t>4.7.1.1.</w:t>
            </w:r>
            <w:r w:rsidRPr="00F110DD">
              <w:rPr>
                <w:rFonts w:ascii="Calibri" w:hAnsi="Calibri" w:cs="Calibri"/>
                <w:sz w:val="20"/>
                <w:szCs w:val="20"/>
              </w:rPr>
              <w:t xml:space="preserve"> Dünya’nın dönme ve dolanma hareketlerini ve bu hareketlerin sonucunda gerçekleşen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110DD">
              <w:rPr>
                <w:rFonts w:ascii="Calibri" w:hAnsi="Calibri" w:cs="Calibri"/>
                <w:sz w:val="20"/>
                <w:szCs w:val="20"/>
              </w:rPr>
              <w:t>olayları açıklar.</w:t>
            </w:r>
          </w:p>
        </w:tc>
        <w:tc>
          <w:tcPr>
            <w:tcW w:w="1985" w:type="dxa"/>
            <w:vMerge/>
            <w:vAlign w:val="center"/>
          </w:tcPr>
          <w:p w:rsidR="005B2B53" w:rsidRDefault="005B2B53" w:rsidP="004D7222">
            <w:pPr>
              <w:rPr>
                <w:rFonts w:ascii="Calibri" w:hAnsi="Calibri" w:cs="Calibri"/>
                <w:b/>
                <w:bCs/>
                <w:color w:val="231F20"/>
                <w:spacing w:val="3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B2B53">
        <w:trPr>
          <w:cantSplit/>
          <w:trHeight w:val="347"/>
        </w:trPr>
        <w:tc>
          <w:tcPr>
            <w:tcW w:w="437" w:type="dxa"/>
            <w:vMerge/>
            <w:shd w:val="clear" w:color="auto" w:fill="FBD4B4"/>
            <w:vAlign w:val="center"/>
          </w:tcPr>
          <w:p w:rsidR="005B2B53" w:rsidRDefault="005B2B53" w:rsidP="00EC3AF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59" w:type="dxa"/>
            <w:vMerge/>
            <w:shd w:val="clear" w:color="auto" w:fill="D6E3BC"/>
            <w:tcMar>
              <w:left w:w="0" w:type="dxa"/>
              <w:right w:w="0" w:type="dxa"/>
            </w:tcMar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DBDB"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B2B53" w:rsidRPr="00627128" w:rsidRDefault="005B2B53" w:rsidP="00EC3AF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5B2B53" w:rsidRPr="00627128" w:rsidRDefault="005B2B53" w:rsidP="00EC3AF0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80" w:type="dxa"/>
            <w:gridSpan w:val="3"/>
            <w:shd w:val="clear" w:color="auto" w:fill="FFFF00"/>
            <w:vAlign w:val="center"/>
          </w:tcPr>
          <w:p w:rsidR="005B2B53" w:rsidRPr="00695F6B" w:rsidRDefault="005B2B53" w:rsidP="00EC3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7569">
              <w:rPr>
                <w:rFonts w:ascii="Calibri" w:hAnsi="Calibri" w:cs="Calibri"/>
                <w:b/>
                <w:bCs/>
                <w:spacing w:val="120"/>
                <w:sz w:val="22"/>
                <w:szCs w:val="22"/>
              </w:rPr>
              <w:t>ÜNİTE DEĞERLENDİRME SORULARI</w:t>
            </w:r>
          </w:p>
        </w:tc>
        <w:tc>
          <w:tcPr>
            <w:tcW w:w="1276" w:type="dxa"/>
            <w:vMerge/>
            <w:vAlign w:val="center"/>
          </w:tcPr>
          <w:p w:rsidR="005B2B53" w:rsidRPr="00393667" w:rsidRDefault="005B2B53" w:rsidP="00EC3AF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B2B53" w:rsidRPr="00393667" w:rsidRDefault="005B2B53" w:rsidP="00EC3AF0">
            <w:pPr>
              <w:numPr>
                <w:ilvl w:val="0"/>
                <w:numId w:val="10"/>
              </w:numPr>
              <w:ind w:left="0" w:firstLine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B2B53" w:rsidRDefault="005B2B53">
      <w:pPr>
        <w:rPr>
          <w:sz w:val="14"/>
          <w:szCs w:val="14"/>
        </w:rPr>
      </w:pPr>
    </w:p>
    <w:p w:rsidR="005B2B53" w:rsidRDefault="005B2B53">
      <w:pPr>
        <w:rPr>
          <w:sz w:val="14"/>
          <w:szCs w:val="14"/>
        </w:rPr>
      </w:pPr>
    </w:p>
    <w:p w:rsidR="005B2B53" w:rsidRDefault="005B2B53" w:rsidP="00A53187">
      <w:pPr>
        <w:rPr>
          <w:rFonts w:ascii="Monotype Corsiva" w:hAnsi="Monotype Corsiva" w:cs="Monotype Corsiva"/>
          <w:b/>
          <w:bCs/>
          <w:sz w:val="26"/>
          <w:szCs w:val="26"/>
        </w:rPr>
      </w:pP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</w:p>
    <w:p w:rsidR="005B2B53" w:rsidRDefault="005B2B53" w:rsidP="00A53187">
      <w:pPr>
        <w:rPr>
          <w:rFonts w:ascii="Monotype Corsiva" w:hAnsi="Monotype Corsiva" w:cs="Monotype Corsiva"/>
          <w:b/>
          <w:bCs/>
          <w:sz w:val="26"/>
          <w:szCs w:val="26"/>
        </w:rPr>
      </w:pPr>
    </w:p>
    <w:p w:rsidR="005B2B53" w:rsidRDefault="005B2B53" w:rsidP="001859C7">
      <w:pPr>
        <w:tabs>
          <w:tab w:val="left" w:pos="4605"/>
        </w:tabs>
        <w:rPr>
          <w:i/>
          <w:iCs/>
        </w:rPr>
      </w:pPr>
      <w:r>
        <w:rPr>
          <w:rFonts w:ascii="Monotype Corsiva" w:hAnsi="Monotype Corsiva" w:cs="Monotype Corsiva"/>
          <w:b/>
          <w:bCs/>
          <w:sz w:val="26"/>
          <w:szCs w:val="26"/>
        </w:rPr>
        <w:tab/>
      </w:r>
    </w:p>
    <w:p w:rsidR="005B2B53" w:rsidRDefault="005B2B53" w:rsidP="004E2160">
      <w:pPr>
        <w:rPr>
          <w:rFonts w:ascii="Calibri" w:hAnsi="Calibri" w:cs="Calibri"/>
          <w:sz w:val="22"/>
          <w:szCs w:val="22"/>
          <w:lang w:eastAsia="en-US"/>
        </w:rPr>
      </w:pPr>
    </w:p>
    <w:p w:rsidR="005B2B53" w:rsidRDefault="005B2B53" w:rsidP="004E2160">
      <w:pPr>
        <w:rPr>
          <w:rFonts w:ascii="Monotype Corsiva" w:hAnsi="Monotype Corsiva" w:cs="Monotype Corsiva"/>
          <w:b/>
          <w:bCs/>
          <w:sz w:val="26"/>
          <w:szCs w:val="26"/>
        </w:rPr>
      </w:pP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>......................................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>.........................................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>..................................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>...........................</w:t>
      </w:r>
    </w:p>
    <w:p w:rsidR="005B2B53" w:rsidRDefault="005B2B53" w:rsidP="004E2160">
      <w:pPr>
        <w:rPr>
          <w:rFonts w:ascii="Calibri" w:hAnsi="Calibri" w:cs="Calibri"/>
          <w:sz w:val="18"/>
          <w:szCs w:val="18"/>
        </w:rPr>
      </w:pPr>
      <w:r>
        <w:rPr>
          <w:rFonts w:ascii="Monotype Corsiva" w:hAnsi="Monotype Corsiva" w:cs="Monotype Corsiva"/>
          <w:b/>
          <w:bCs/>
          <w:sz w:val="26"/>
          <w:szCs w:val="26"/>
        </w:rPr>
        <w:tab/>
        <w:t xml:space="preserve"> 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 xml:space="preserve">4-A Sınıfı Öğretmeni                 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 xml:space="preserve">4-B Sınıfı Öğretmeni                  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 xml:space="preserve">4-C Sınıfı Öğretmeni                            </w:t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</w:r>
      <w:r>
        <w:rPr>
          <w:rFonts w:ascii="Monotype Corsiva" w:hAnsi="Monotype Corsiva" w:cs="Monotype Corsiva"/>
          <w:b/>
          <w:bCs/>
          <w:sz w:val="26"/>
          <w:szCs w:val="26"/>
        </w:rPr>
        <w:tab/>
        <w:t>Okul Müdürü</w:t>
      </w:r>
    </w:p>
    <w:p w:rsidR="005B2B53" w:rsidRDefault="005B2B53" w:rsidP="00A53187">
      <w:pPr>
        <w:rPr>
          <w:sz w:val="14"/>
          <w:szCs w:val="14"/>
        </w:rPr>
      </w:pPr>
    </w:p>
    <w:p w:rsidR="005B2B53" w:rsidRPr="00D07297" w:rsidRDefault="005B2B53" w:rsidP="00D07297">
      <w:pPr>
        <w:rPr>
          <w:sz w:val="14"/>
          <w:szCs w:val="14"/>
        </w:rPr>
      </w:pPr>
    </w:p>
    <w:p w:rsidR="005B2B53" w:rsidRPr="00D07297" w:rsidRDefault="005B2B53" w:rsidP="00D07297">
      <w:pPr>
        <w:rPr>
          <w:sz w:val="14"/>
          <w:szCs w:val="14"/>
        </w:rPr>
      </w:pPr>
    </w:p>
    <w:p w:rsidR="005B2B53" w:rsidRPr="00D07297" w:rsidRDefault="005B2B53" w:rsidP="00D07297">
      <w:pPr>
        <w:rPr>
          <w:sz w:val="14"/>
          <w:szCs w:val="14"/>
        </w:rPr>
      </w:pPr>
    </w:p>
    <w:p w:rsidR="005B2B53" w:rsidRPr="00D07297" w:rsidRDefault="005B2B53" w:rsidP="00D07297">
      <w:pPr>
        <w:rPr>
          <w:sz w:val="14"/>
          <w:szCs w:val="14"/>
        </w:rPr>
      </w:pPr>
    </w:p>
    <w:p w:rsidR="005B2B53" w:rsidRPr="00D07297" w:rsidRDefault="005B2B53" w:rsidP="00D07297">
      <w:pPr>
        <w:rPr>
          <w:sz w:val="14"/>
          <w:szCs w:val="14"/>
        </w:rPr>
      </w:pPr>
    </w:p>
    <w:p w:rsidR="005B2B53" w:rsidRPr="00D07297" w:rsidRDefault="005B2B53" w:rsidP="00D07297">
      <w:pPr>
        <w:rPr>
          <w:sz w:val="14"/>
          <w:szCs w:val="14"/>
        </w:rPr>
      </w:pPr>
    </w:p>
    <w:p w:rsidR="005B2B53" w:rsidRDefault="005B2B53" w:rsidP="00D07297">
      <w:pPr>
        <w:rPr>
          <w:sz w:val="14"/>
          <w:szCs w:val="14"/>
        </w:rPr>
      </w:pPr>
    </w:p>
    <w:p w:rsidR="005B2B53" w:rsidRDefault="005B2B53" w:rsidP="00D07297">
      <w:pPr>
        <w:rPr>
          <w:sz w:val="14"/>
          <w:szCs w:val="14"/>
        </w:rPr>
      </w:pPr>
    </w:p>
    <w:p w:rsidR="005B2B53" w:rsidRPr="00C10445" w:rsidRDefault="005B2B53" w:rsidP="00D07297">
      <w:pPr>
        <w:tabs>
          <w:tab w:val="left" w:pos="6705"/>
        </w:tabs>
      </w:pPr>
      <w:r>
        <w:rPr>
          <w:sz w:val="14"/>
          <w:szCs w:val="14"/>
        </w:rPr>
        <w:tab/>
      </w:r>
      <w:bookmarkStart w:id="0" w:name="_GoBack"/>
      <w:bookmarkEnd w:id="0"/>
      <w:r w:rsidRPr="00C10445">
        <w:t>Sorubak.com</w:t>
      </w:r>
    </w:p>
    <w:sectPr w:rsidR="005B2B53" w:rsidRPr="00C10445" w:rsidSect="00F6390C">
      <w:headerReference w:type="default" r:id="rId7"/>
      <w:footerReference w:type="default" r:id="rId8"/>
      <w:pgSz w:w="16838" w:h="11906" w:orient="landscape" w:code="9"/>
      <w:pgMar w:top="515" w:right="851" w:bottom="284" w:left="851" w:header="284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B53" w:rsidRDefault="005B2B53" w:rsidP="008C2FA7">
      <w:r>
        <w:separator/>
      </w:r>
    </w:p>
  </w:endnote>
  <w:endnote w:type="continuationSeparator" w:id="0">
    <w:p w:rsidR="005B2B53" w:rsidRDefault="005B2B53" w:rsidP="008C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B53" w:rsidRPr="00AE30E6" w:rsidRDefault="005B2B53">
    <w:pPr>
      <w:pStyle w:val="Footer"/>
      <w:jc w:val="center"/>
      <w:rPr>
        <w:b/>
        <w:bCs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AE30E6">
      <w:rPr>
        <w:rFonts w:ascii="Calibri" w:hAnsi="Calibri" w:cs="Calibri"/>
        <w:b/>
        <w:bCs/>
        <w:sz w:val="22"/>
        <w:szCs w:val="22"/>
      </w:rPr>
      <w:fldChar w:fldCharType="begin"/>
    </w:r>
    <w:r w:rsidRPr="00AE30E6">
      <w:rPr>
        <w:rFonts w:ascii="Calibri" w:hAnsi="Calibri" w:cs="Calibri"/>
        <w:b/>
        <w:bCs/>
        <w:sz w:val="22"/>
        <w:szCs w:val="22"/>
      </w:rPr>
      <w:instrText>PAGE   \* MERGEFORMAT</w:instrText>
    </w:r>
    <w:r w:rsidRPr="00AE30E6">
      <w:rPr>
        <w:rFonts w:ascii="Calibri" w:hAnsi="Calibri" w:cs="Calibri"/>
        <w:b/>
        <w:bCs/>
        <w:sz w:val="22"/>
        <w:szCs w:val="22"/>
      </w:rPr>
      <w:fldChar w:fldCharType="separate"/>
    </w:r>
    <w:r>
      <w:rPr>
        <w:rFonts w:ascii="Calibri" w:hAnsi="Calibri" w:cs="Calibri"/>
        <w:b/>
        <w:bCs/>
        <w:noProof/>
        <w:sz w:val="22"/>
        <w:szCs w:val="22"/>
      </w:rPr>
      <w:t>8</w:t>
    </w:r>
    <w:r w:rsidRPr="00AE30E6">
      <w:rPr>
        <w:rFonts w:ascii="Calibri" w:hAnsi="Calibri" w:cs="Calibri"/>
        <w:b/>
        <w:bCs/>
        <w:sz w:val="22"/>
        <w:szCs w:val="22"/>
      </w:rPr>
      <w:fldChar w:fldCharType="end"/>
    </w:r>
  </w:p>
  <w:p w:rsidR="005B2B53" w:rsidRDefault="005B2B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B53" w:rsidRDefault="005B2B53" w:rsidP="008C2FA7">
      <w:r>
        <w:separator/>
      </w:r>
    </w:p>
  </w:footnote>
  <w:footnote w:type="continuationSeparator" w:id="0">
    <w:p w:rsidR="005B2B53" w:rsidRDefault="005B2B53" w:rsidP="008C2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B53" w:rsidRPr="008C410A" w:rsidRDefault="005B2B53" w:rsidP="00057911">
    <w:pPr>
      <w:autoSpaceDE w:val="0"/>
      <w:autoSpaceDN w:val="0"/>
      <w:adjustRightInd w:val="0"/>
      <w:jc w:val="center"/>
      <w:rPr>
        <w:rFonts w:ascii="Comic Sans MS" w:hAnsi="Comic Sans MS" w:cs="Comic Sans MS"/>
        <w:b/>
        <w:bCs/>
        <w:sz w:val="22"/>
        <w:szCs w:val="22"/>
      </w:rPr>
    </w:pPr>
    <w:r>
      <w:rPr>
        <w:rFonts w:ascii="Comic Sans MS" w:hAnsi="Comic Sans MS" w:cs="Comic Sans MS"/>
        <w:b/>
        <w:bCs/>
        <w:sz w:val="22"/>
        <w:szCs w:val="22"/>
      </w:rPr>
      <w:t xml:space="preserve">………………………………………………………………………………. </w:t>
    </w:r>
    <w:r w:rsidRPr="008C410A">
      <w:rPr>
        <w:rFonts w:ascii="Comic Sans MS" w:hAnsi="Comic Sans MS" w:cs="Comic Sans MS"/>
        <w:b/>
        <w:bCs/>
        <w:sz w:val="22"/>
        <w:szCs w:val="22"/>
      </w:rPr>
      <w:t>İLKOKULU</w:t>
    </w:r>
  </w:p>
  <w:p w:rsidR="005B2B53" w:rsidRPr="008C410A" w:rsidRDefault="005B2B53" w:rsidP="00057911">
    <w:pPr>
      <w:autoSpaceDE w:val="0"/>
      <w:autoSpaceDN w:val="0"/>
      <w:adjustRightInd w:val="0"/>
      <w:jc w:val="center"/>
      <w:rPr>
        <w:rFonts w:ascii="Comic Sans MS" w:hAnsi="Comic Sans MS" w:cs="Comic Sans MS"/>
        <w:b/>
        <w:bCs/>
        <w:sz w:val="22"/>
        <w:szCs w:val="22"/>
      </w:rPr>
    </w:pPr>
    <w:r w:rsidRPr="008C410A">
      <w:rPr>
        <w:rFonts w:ascii="Comic Sans MS" w:hAnsi="Comic Sans MS" w:cs="Comic Sans MS"/>
        <w:b/>
        <w:bCs/>
        <w:sz w:val="22"/>
        <w:szCs w:val="22"/>
      </w:rPr>
      <w:t>2017- 2018 EĞİTİM-ÖĞRETİM YILI 4. SINIF FEN BİLİMLERİ DERSİ YILLIK PLANI</w:t>
    </w:r>
  </w:p>
  <w:p w:rsidR="005B2B53" w:rsidRPr="00743C76" w:rsidRDefault="005B2B53" w:rsidP="00057911">
    <w:pPr>
      <w:autoSpaceDE w:val="0"/>
      <w:autoSpaceDN w:val="0"/>
      <w:adjustRightInd w:val="0"/>
      <w:jc w:val="center"/>
      <w:rPr>
        <w:rFonts w:ascii="Monotype Corsiva" w:hAnsi="Monotype Corsiva" w:cs="Monotype Corsiva"/>
        <w:b/>
        <w:bCs/>
        <w:color w:val="FF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E89"/>
    <w:multiLevelType w:val="hybridMultilevel"/>
    <w:tmpl w:val="55AAB720"/>
    <w:lvl w:ilvl="0" w:tplc="25D01C50">
      <w:start w:val="1"/>
      <w:numFmt w:val="bullet"/>
      <w:lvlText w:val=""/>
      <w:lvlJc w:val="left"/>
      <w:pPr>
        <w:ind w:left="227" w:hanging="227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0D47626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>
    <w:nsid w:val="010F5B3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B0866"/>
    <w:multiLevelType w:val="hybridMultilevel"/>
    <w:tmpl w:val="AB740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E0473"/>
    <w:multiLevelType w:val="hybridMultilevel"/>
    <w:tmpl w:val="B0040462"/>
    <w:lvl w:ilvl="0" w:tplc="75F2331A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4F34C4"/>
    <w:multiLevelType w:val="hybridMultilevel"/>
    <w:tmpl w:val="21E6DA66"/>
    <w:lvl w:ilvl="0" w:tplc="75F2331A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17D0C8F"/>
    <w:multiLevelType w:val="hybridMultilevel"/>
    <w:tmpl w:val="CE66B4F2"/>
    <w:lvl w:ilvl="0" w:tplc="25E2C9B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</w:lvl>
    <w:lvl w:ilvl="2" w:tplc="041F001B">
      <w:start w:val="1"/>
      <w:numFmt w:val="lowerRoman"/>
      <w:lvlText w:val="%3."/>
      <w:lvlJc w:val="right"/>
      <w:pPr>
        <w:ind w:left="1913" w:hanging="180"/>
      </w:pPr>
    </w:lvl>
    <w:lvl w:ilvl="3" w:tplc="041F000F">
      <w:start w:val="1"/>
      <w:numFmt w:val="decimal"/>
      <w:lvlText w:val="%4."/>
      <w:lvlJc w:val="left"/>
      <w:pPr>
        <w:ind w:left="2633" w:hanging="360"/>
      </w:pPr>
    </w:lvl>
    <w:lvl w:ilvl="4" w:tplc="041F0019">
      <w:start w:val="1"/>
      <w:numFmt w:val="lowerLetter"/>
      <w:lvlText w:val="%5."/>
      <w:lvlJc w:val="left"/>
      <w:pPr>
        <w:ind w:left="3353" w:hanging="360"/>
      </w:pPr>
    </w:lvl>
    <w:lvl w:ilvl="5" w:tplc="041F001B">
      <w:start w:val="1"/>
      <w:numFmt w:val="lowerRoman"/>
      <w:lvlText w:val="%6."/>
      <w:lvlJc w:val="right"/>
      <w:pPr>
        <w:ind w:left="4073" w:hanging="180"/>
      </w:pPr>
    </w:lvl>
    <w:lvl w:ilvl="6" w:tplc="041F000F">
      <w:start w:val="1"/>
      <w:numFmt w:val="decimal"/>
      <w:lvlText w:val="%7."/>
      <w:lvlJc w:val="left"/>
      <w:pPr>
        <w:ind w:left="4793" w:hanging="360"/>
      </w:pPr>
    </w:lvl>
    <w:lvl w:ilvl="7" w:tplc="041F0019">
      <w:start w:val="1"/>
      <w:numFmt w:val="lowerLetter"/>
      <w:lvlText w:val="%8."/>
      <w:lvlJc w:val="left"/>
      <w:pPr>
        <w:ind w:left="5513" w:hanging="360"/>
      </w:pPr>
    </w:lvl>
    <w:lvl w:ilvl="8" w:tplc="041F001B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13BE144D"/>
    <w:multiLevelType w:val="hybridMultilevel"/>
    <w:tmpl w:val="E4FC1738"/>
    <w:lvl w:ilvl="0" w:tplc="25D01C50">
      <w:start w:val="1"/>
      <w:numFmt w:val="bullet"/>
      <w:lvlText w:val=""/>
      <w:lvlJc w:val="left"/>
      <w:pPr>
        <w:ind w:left="227" w:hanging="227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7DE494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F3E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0">
    <w:nsid w:val="1AEE4C2F"/>
    <w:multiLevelType w:val="hybridMultilevel"/>
    <w:tmpl w:val="EC262D3C"/>
    <w:lvl w:ilvl="0" w:tplc="A9629B66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34C5671"/>
    <w:multiLevelType w:val="hybridMultilevel"/>
    <w:tmpl w:val="ECF4E09C"/>
    <w:lvl w:ilvl="0" w:tplc="75F2331A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25FC77A9"/>
    <w:multiLevelType w:val="hybridMultilevel"/>
    <w:tmpl w:val="A50A0CE8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27C6118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F420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718C"/>
    <w:multiLevelType w:val="hybridMultilevel"/>
    <w:tmpl w:val="53ECDCB0"/>
    <w:lvl w:ilvl="0" w:tplc="0390F7B4">
      <w:start w:val="1"/>
      <w:numFmt w:val="bullet"/>
      <w:lvlText w:val=""/>
      <w:lvlJc w:val="left"/>
      <w:pPr>
        <w:ind w:left="227" w:hanging="227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A8E2432"/>
    <w:multiLevelType w:val="hybridMultilevel"/>
    <w:tmpl w:val="B3846DD4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B4F152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537EE"/>
    <w:multiLevelType w:val="hybridMultilevel"/>
    <w:tmpl w:val="C240AA8C"/>
    <w:lvl w:ilvl="0" w:tplc="286299B2">
      <w:start w:val="1"/>
      <w:numFmt w:val="bullet"/>
      <w:suff w:val="space"/>
      <w:lvlText w:val=""/>
      <w:lvlJc w:val="left"/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DE246AB"/>
    <w:multiLevelType w:val="hybridMultilevel"/>
    <w:tmpl w:val="C760247A"/>
    <w:lvl w:ilvl="0" w:tplc="75F2331A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1">
    <w:nsid w:val="44907E5A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367E6"/>
    <w:multiLevelType w:val="hybridMultilevel"/>
    <w:tmpl w:val="0B923010"/>
    <w:lvl w:ilvl="0" w:tplc="8E7EF9EA">
      <w:start w:val="1"/>
      <w:numFmt w:val="bullet"/>
      <w:lvlText w:val=""/>
      <w:lvlJc w:val="left"/>
      <w:pPr>
        <w:tabs>
          <w:tab w:val="num" w:pos="113"/>
        </w:tabs>
        <w:ind w:left="57" w:hanging="57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B996229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0523E1"/>
    <w:multiLevelType w:val="hybridMultilevel"/>
    <w:tmpl w:val="F02695DC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67DC2B60"/>
    <w:multiLevelType w:val="hybridMultilevel"/>
    <w:tmpl w:val="6E08A162"/>
    <w:lvl w:ilvl="0" w:tplc="25D01C5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bCs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cs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6"/>
  </w:num>
  <w:num w:numId="4">
    <w:abstractNumId w:val="22"/>
  </w:num>
  <w:num w:numId="5">
    <w:abstractNumId w:val="20"/>
  </w:num>
  <w:num w:numId="6">
    <w:abstractNumId w:val="10"/>
  </w:num>
  <w:num w:numId="7">
    <w:abstractNumId w:val="18"/>
  </w:num>
  <w:num w:numId="8">
    <w:abstractNumId w:val="9"/>
  </w:num>
  <w:num w:numId="9">
    <w:abstractNumId w:val="26"/>
  </w:num>
  <w:num w:numId="10">
    <w:abstractNumId w:val="20"/>
  </w:num>
  <w:num w:numId="11">
    <w:abstractNumId w:val="10"/>
  </w:num>
  <w:num w:numId="12">
    <w:abstractNumId w:val="18"/>
  </w:num>
  <w:num w:numId="13">
    <w:abstractNumId w:val="9"/>
  </w:num>
  <w:num w:numId="14">
    <w:abstractNumId w:val="1"/>
  </w:num>
  <w:num w:numId="15">
    <w:abstractNumId w:val="24"/>
  </w:num>
  <w:num w:numId="16">
    <w:abstractNumId w:val="15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"/>
  </w:num>
  <w:num w:numId="20">
    <w:abstractNumId w:val="13"/>
  </w:num>
  <w:num w:numId="21">
    <w:abstractNumId w:val="8"/>
  </w:num>
  <w:num w:numId="22">
    <w:abstractNumId w:val="17"/>
  </w:num>
  <w:num w:numId="23">
    <w:abstractNumId w:val="23"/>
  </w:num>
  <w:num w:numId="24">
    <w:abstractNumId w:val="14"/>
  </w:num>
  <w:num w:numId="25">
    <w:abstractNumId w:val="25"/>
  </w:num>
  <w:num w:numId="26">
    <w:abstractNumId w:val="11"/>
  </w:num>
  <w:num w:numId="27">
    <w:abstractNumId w:val="19"/>
  </w:num>
  <w:num w:numId="28">
    <w:abstractNumId w:val="12"/>
  </w:num>
  <w:num w:numId="29">
    <w:abstractNumId w:val="16"/>
  </w:num>
  <w:num w:numId="30">
    <w:abstractNumId w:val="0"/>
  </w:num>
  <w:num w:numId="31">
    <w:abstractNumId w:val="7"/>
  </w:num>
  <w:num w:numId="32">
    <w:abstractNumId w:val="5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113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AA6"/>
    <w:rsid w:val="00000EBE"/>
    <w:rsid w:val="0000284E"/>
    <w:rsid w:val="00005E14"/>
    <w:rsid w:val="000077C0"/>
    <w:rsid w:val="00014B98"/>
    <w:rsid w:val="000173F3"/>
    <w:rsid w:val="00022292"/>
    <w:rsid w:val="0002236E"/>
    <w:rsid w:val="000226BF"/>
    <w:rsid w:val="00026A26"/>
    <w:rsid w:val="00026D49"/>
    <w:rsid w:val="0003400B"/>
    <w:rsid w:val="00034F89"/>
    <w:rsid w:val="00036B33"/>
    <w:rsid w:val="00047564"/>
    <w:rsid w:val="000476C0"/>
    <w:rsid w:val="00057911"/>
    <w:rsid w:val="00064ABA"/>
    <w:rsid w:val="0006766B"/>
    <w:rsid w:val="000725CF"/>
    <w:rsid w:val="00075164"/>
    <w:rsid w:val="00080AE0"/>
    <w:rsid w:val="00080BAD"/>
    <w:rsid w:val="00080BC2"/>
    <w:rsid w:val="000857F7"/>
    <w:rsid w:val="00085E3D"/>
    <w:rsid w:val="0008610B"/>
    <w:rsid w:val="0009428A"/>
    <w:rsid w:val="000944C9"/>
    <w:rsid w:val="000B2075"/>
    <w:rsid w:val="000B5CA1"/>
    <w:rsid w:val="000B6E88"/>
    <w:rsid w:val="000C0460"/>
    <w:rsid w:val="000C1A41"/>
    <w:rsid w:val="000C535F"/>
    <w:rsid w:val="000D47BF"/>
    <w:rsid w:val="000D71ED"/>
    <w:rsid w:val="000E150F"/>
    <w:rsid w:val="000E1AE2"/>
    <w:rsid w:val="000E444B"/>
    <w:rsid w:val="000E6B2E"/>
    <w:rsid w:val="000F0686"/>
    <w:rsid w:val="000F46F6"/>
    <w:rsid w:val="000F7F8E"/>
    <w:rsid w:val="00112685"/>
    <w:rsid w:val="001135D9"/>
    <w:rsid w:val="001137E1"/>
    <w:rsid w:val="00124D8F"/>
    <w:rsid w:val="001253EA"/>
    <w:rsid w:val="00131185"/>
    <w:rsid w:val="0014201B"/>
    <w:rsid w:val="00142B85"/>
    <w:rsid w:val="00143374"/>
    <w:rsid w:val="00143F46"/>
    <w:rsid w:val="00152374"/>
    <w:rsid w:val="001634C3"/>
    <w:rsid w:val="00163D73"/>
    <w:rsid w:val="00165042"/>
    <w:rsid w:val="00166B81"/>
    <w:rsid w:val="00166E7F"/>
    <w:rsid w:val="00167C09"/>
    <w:rsid w:val="00170F1A"/>
    <w:rsid w:val="00172E57"/>
    <w:rsid w:val="00175D53"/>
    <w:rsid w:val="00181177"/>
    <w:rsid w:val="001821E6"/>
    <w:rsid w:val="001859C7"/>
    <w:rsid w:val="00191D0F"/>
    <w:rsid w:val="00195184"/>
    <w:rsid w:val="001A02A4"/>
    <w:rsid w:val="001A27F3"/>
    <w:rsid w:val="001A4591"/>
    <w:rsid w:val="001B0E8D"/>
    <w:rsid w:val="001B1496"/>
    <w:rsid w:val="001B449F"/>
    <w:rsid w:val="001B755D"/>
    <w:rsid w:val="001C725E"/>
    <w:rsid w:val="001D308D"/>
    <w:rsid w:val="001D3B63"/>
    <w:rsid w:val="001D4183"/>
    <w:rsid w:val="001D4A0C"/>
    <w:rsid w:val="001D53CD"/>
    <w:rsid w:val="001D6FA5"/>
    <w:rsid w:val="001D7E57"/>
    <w:rsid w:val="001F5752"/>
    <w:rsid w:val="001F5CAC"/>
    <w:rsid w:val="00201140"/>
    <w:rsid w:val="0020271A"/>
    <w:rsid w:val="002126F0"/>
    <w:rsid w:val="00221F6E"/>
    <w:rsid w:val="00233100"/>
    <w:rsid w:val="00234698"/>
    <w:rsid w:val="0023502F"/>
    <w:rsid w:val="00240D43"/>
    <w:rsid w:val="00243893"/>
    <w:rsid w:val="002526A2"/>
    <w:rsid w:val="00253A8E"/>
    <w:rsid w:val="0025581B"/>
    <w:rsid w:val="00262EAE"/>
    <w:rsid w:val="00263D3F"/>
    <w:rsid w:val="00265C65"/>
    <w:rsid w:val="002662CD"/>
    <w:rsid w:val="00267DE8"/>
    <w:rsid w:val="00271D2C"/>
    <w:rsid w:val="002746CE"/>
    <w:rsid w:val="002769F1"/>
    <w:rsid w:val="00283F43"/>
    <w:rsid w:val="002848A8"/>
    <w:rsid w:val="002871FB"/>
    <w:rsid w:val="00287356"/>
    <w:rsid w:val="00293AD1"/>
    <w:rsid w:val="002A1C11"/>
    <w:rsid w:val="002A2DC9"/>
    <w:rsid w:val="002B15D1"/>
    <w:rsid w:val="002B4615"/>
    <w:rsid w:val="002B65D9"/>
    <w:rsid w:val="002C0249"/>
    <w:rsid w:val="002C064F"/>
    <w:rsid w:val="002C2FC8"/>
    <w:rsid w:val="002C7A4B"/>
    <w:rsid w:val="002D18FA"/>
    <w:rsid w:val="002D586B"/>
    <w:rsid w:val="002D5BFC"/>
    <w:rsid w:val="002E0691"/>
    <w:rsid w:val="002E6014"/>
    <w:rsid w:val="002F2628"/>
    <w:rsid w:val="002F3657"/>
    <w:rsid w:val="002F39AD"/>
    <w:rsid w:val="002F3F84"/>
    <w:rsid w:val="002F5FDA"/>
    <w:rsid w:val="002F7FA0"/>
    <w:rsid w:val="00305442"/>
    <w:rsid w:val="0032086D"/>
    <w:rsid w:val="00324009"/>
    <w:rsid w:val="00327A0F"/>
    <w:rsid w:val="0033078A"/>
    <w:rsid w:val="00332395"/>
    <w:rsid w:val="00332C70"/>
    <w:rsid w:val="003335B7"/>
    <w:rsid w:val="00335420"/>
    <w:rsid w:val="00336D5B"/>
    <w:rsid w:val="00341774"/>
    <w:rsid w:val="00343F10"/>
    <w:rsid w:val="0034549C"/>
    <w:rsid w:val="00345736"/>
    <w:rsid w:val="00350407"/>
    <w:rsid w:val="00350B13"/>
    <w:rsid w:val="003531A8"/>
    <w:rsid w:val="003545E4"/>
    <w:rsid w:val="0035722A"/>
    <w:rsid w:val="003613E9"/>
    <w:rsid w:val="0036254F"/>
    <w:rsid w:val="00370BF8"/>
    <w:rsid w:val="00376D22"/>
    <w:rsid w:val="003802A9"/>
    <w:rsid w:val="00383036"/>
    <w:rsid w:val="00384214"/>
    <w:rsid w:val="00386A58"/>
    <w:rsid w:val="00393667"/>
    <w:rsid w:val="003968B6"/>
    <w:rsid w:val="003A3BAF"/>
    <w:rsid w:val="003A5229"/>
    <w:rsid w:val="003A5839"/>
    <w:rsid w:val="003B0B12"/>
    <w:rsid w:val="003B6579"/>
    <w:rsid w:val="003C1B2C"/>
    <w:rsid w:val="003C6602"/>
    <w:rsid w:val="003C7D9C"/>
    <w:rsid w:val="003D32FC"/>
    <w:rsid w:val="003D516B"/>
    <w:rsid w:val="003E20E3"/>
    <w:rsid w:val="003F6C47"/>
    <w:rsid w:val="0040122C"/>
    <w:rsid w:val="004123E3"/>
    <w:rsid w:val="00413F0C"/>
    <w:rsid w:val="00421CB6"/>
    <w:rsid w:val="004227FE"/>
    <w:rsid w:val="00423D4B"/>
    <w:rsid w:val="004336F4"/>
    <w:rsid w:val="00437578"/>
    <w:rsid w:val="00460BE7"/>
    <w:rsid w:val="00465448"/>
    <w:rsid w:val="004656A8"/>
    <w:rsid w:val="0046619E"/>
    <w:rsid w:val="0046698A"/>
    <w:rsid w:val="00467809"/>
    <w:rsid w:val="00467B07"/>
    <w:rsid w:val="00471A0E"/>
    <w:rsid w:val="00471AA6"/>
    <w:rsid w:val="00472667"/>
    <w:rsid w:val="00474871"/>
    <w:rsid w:val="0047747F"/>
    <w:rsid w:val="00481538"/>
    <w:rsid w:val="00481FA1"/>
    <w:rsid w:val="00484F0E"/>
    <w:rsid w:val="004909F5"/>
    <w:rsid w:val="00491E85"/>
    <w:rsid w:val="0049311D"/>
    <w:rsid w:val="004959E8"/>
    <w:rsid w:val="00495A34"/>
    <w:rsid w:val="00495E26"/>
    <w:rsid w:val="00497F3C"/>
    <w:rsid w:val="004A264A"/>
    <w:rsid w:val="004A3952"/>
    <w:rsid w:val="004A4524"/>
    <w:rsid w:val="004A6E9C"/>
    <w:rsid w:val="004B261C"/>
    <w:rsid w:val="004B375F"/>
    <w:rsid w:val="004B6513"/>
    <w:rsid w:val="004B6811"/>
    <w:rsid w:val="004C39E5"/>
    <w:rsid w:val="004C7D0C"/>
    <w:rsid w:val="004D7222"/>
    <w:rsid w:val="004D76F4"/>
    <w:rsid w:val="004E16B8"/>
    <w:rsid w:val="004E2160"/>
    <w:rsid w:val="004E22B0"/>
    <w:rsid w:val="004E4422"/>
    <w:rsid w:val="004E645F"/>
    <w:rsid w:val="004E6E3D"/>
    <w:rsid w:val="004F3EA2"/>
    <w:rsid w:val="00500922"/>
    <w:rsid w:val="00503027"/>
    <w:rsid w:val="00507D8F"/>
    <w:rsid w:val="00513E47"/>
    <w:rsid w:val="005162D8"/>
    <w:rsid w:val="005231BC"/>
    <w:rsid w:val="00543C93"/>
    <w:rsid w:val="00552D11"/>
    <w:rsid w:val="00554207"/>
    <w:rsid w:val="005579AC"/>
    <w:rsid w:val="00560AD1"/>
    <w:rsid w:val="00562999"/>
    <w:rsid w:val="00564274"/>
    <w:rsid w:val="00572266"/>
    <w:rsid w:val="00574F9E"/>
    <w:rsid w:val="00576301"/>
    <w:rsid w:val="0057782B"/>
    <w:rsid w:val="0059131E"/>
    <w:rsid w:val="0059198E"/>
    <w:rsid w:val="005A51F0"/>
    <w:rsid w:val="005A5D9E"/>
    <w:rsid w:val="005A72C0"/>
    <w:rsid w:val="005A7C9C"/>
    <w:rsid w:val="005B2B53"/>
    <w:rsid w:val="005B2EF3"/>
    <w:rsid w:val="005B6E0D"/>
    <w:rsid w:val="005C286F"/>
    <w:rsid w:val="005C3B5B"/>
    <w:rsid w:val="005C63D4"/>
    <w:rsid w:val="005D19BC"/>
    <w:rsid w:val="005D2D1C"/>
    <w:rsid w:val="005F36E5"/>
    <w:rsid w:val="005F6E27"/>
    <w:rsid w:val="00600390"/>
    <w:rsid w:val="00601A5B"/>
    <w:rsid w:val="00607290"/>
    <w:rsid w:val="006073FD"/>
    <w:rsid w:val="00620C0E"/>
    <w:rsid w:val="0062106B"/>
    <w:rsid w:val="006229C0"/>
    <w:rsid w:val="00624E84"/>
    <w:rsid w:val="00627128"/>
    <w:rsid w:val="00627EAE"/>
    <w:rsid w:val="00630653"/>
    <w:rsid w:val="006319EC"/>
    <w:rsid w:val="00631F9B"/>
    <w:rsid w:val="0063390A"/>
    <w:rsid w:val="00640F7B"/>
    <w:rsid w:val="00642386"/>
    <w:rsid w:val="006444FB"/>
    <w:rsid w:val="0064775C"/>
    <w:rsid w:val="00653A77"/>
    <w:rsid w:val="006748B5"/>
    <w:rsid w:val="00676D43"/>
    <w:rsid w:val="00680B8D"/>
    <w:rsid w:val="00685684"/>
    <w:rsid w:val="00691312"/>
    <w:rsid w:val="00695F6B"/>
    <w:rsid w:val="00697A28"/>
    <w:rsid w:val="00697DE6"/>
    <w:rsid w:val="00697E44"/>
    <w:rsid w:val="006A6FAB"/>
    <w:rsid w:val="006C02FC"/>
    <w:rsid w:val="006C0719"/>
    <w:rsid w:val="006C071A"/>
    <w:rsid w:val="006C295E"/>
    <w:rsid w:val="006C3A07"/>
    <w:rsid w:val="006C437E"/>
    <w:rsid w:val="006D0A19"/>
    <w:rsid w:val="006D4490"/>
    <w:rsid w:val="006E3F2D"/>
    <w:rsid w:val="006E5542"/>
    <w:rsid w:val="006F0F43"/>
    <w:rsid w:val="006F2A35"/>
    <w:rsid w:val="006F3C57"/>
    <w:rsid w:val="00704092"/>
    <w:rsid w:val="00710FFF"/>
    <w:rsid w:val="00714E9C"/>
    <w:rsid w:val="007153DF"/>
    <w:rsid w:val="00717243"/>
    <w:rsid w:val="00724486"/>
    <w:rsid w:val="007252A0"/>
    <w:rsid w:val="00725985"/>
    <w:rsid w:val="007262CB"/>
    <w:rsid w:val="00726A2E"/>
    <w:rsid w:val="00731E2B"/>
    <w:rsid w:val="0073270E"/>
    <w:rsid w:val="00732D4F"/>
    <w:rsid w:val="007361AB"/>
    <w:rsid w:val="00743C76"/>
    <w:rsid w:val="0074552E"/>
    <w:rsid w:val="00745999"/>
    <w:rsid w:val="00747264"/>
    <w:rsid w:val="00753880"/>
    <w:rsid w:val="00753E15"/>
    <w:rsid w:val="007556C8"/>
    <w:rsid w:val="00755D2D"/>
    <w:rsid w:val="0075756B"/>
    <w:rsid w:val="0075774A"/>
    <w:rsid w:val="00761BB6"/>
    <w:rsid w:val="007620EE"/>
    <w:rsid w:val="00763DBF"/>
    <w:rsid w:val="007661AC"/>
    <w:rsid w:val="00771C49"/>
    <w:rsid w:val="007728D6"/>
    <w:rsid w:val="0077741C"/>
    <w:rsid w:val="00781C56"/>
    <w:rsid w:val="00786C0B"/>
    <w:rsid w:val="00790A19"/>
    <w:rsid w:val="00794B00"/>
    <w:rsid w:val="007B4830"/>
    <w:rsid w:val="007C4B06"/>
    <w:rsid w:val="007C6813"/>
    <w:rsid w:val="007D6522"/>
    <w:rsid w:val="007E533C"/>
    <w:rsid w:val="007E59FD"/>
    <w:rsid w:val="007F2D61"/>
    <w:rsid w:val="00804858"/>
    <w:rsid w:val="00805280"/>
    <w:rsid w:val="00805FF8"/>
    <w:rsid w:val="0081334E"/>
    <w:rsid w:val="00837EF4"/>
    <w:rsid w:val="008403A7"/>
    <w:rsid w:val="00851240"/>
    <w:rsid w:val="00854FC9"/>
    <w:rsid w:val="008570E9"/>
    <w:rsid w:val="00857CD9"/>
    <w:rsid w:val="008625D9"/>
    <w:rsid w:val="00871F84"/>
    <w:rsid w:val="008729C0"/>
    <w:rsid w:val="00873EB0"/>
    <w:rsid w:val="008750CC"/>
    <w:rsid w:val="008766E9"/>
    <w:rsid w:val="0087747D"/>
    <w:rsid w:val="00880BC3"/>
    <w:rsid w:val="00883C6D"/>
    <w:rsid w:val="0089135D"/>
    <w:rsid w:val="00892A95"/>
    <w:rsid w:val="008931D4"/>
    <w:rsid w:val="008975AA"/>
    <w:rsid w:val="00897E29"/>
    <w:rsid w:val="008B421F"/>
    <w:rsid w:val="008C0140"/>
    <w:rsid w:val="008C2516"/>
    <w:rsid w:val="008C2FA7"/>
    <w:rsid w:val="008C410A"/>
    <w:rsid w:val="008C59BA"/>
    <w:rsid w:val="008C7D96"/>
    <w:rsid w:val="008D2C52"/>
    <w:rsid w:val="008D5F4A"/>
    <w:rsid w:val="008D62B9"/>
    <w:rsid w:val="008D6C39"/>
    <w:rsid w:val="008E29D0"/>
    <w:rsid w:val="008E525A"/>
    <w:rsid w:val="008F5D2B"/>
    <w:rsid w:val="00910751"/>
    <w:rsid w:val="009108F0"/>
    <w:rsid w:val="009218DA"/>
    <w:rsid w:val="009238B6"/>
    <w:rsid w:val="00924345"/>
    <w:rsid w:val="00926629"/>
    <w:rsid w:val="00930069"/>
    <w:rsid w:val="0093279C"/>
    <w:rsid w:val="00932E1F"/>
    <w:rsid w:val="00935C3D"/>
    <w:rsid w:val="009422E0"/>
    <w:rsid w:val="00943764"/>
    <w:rsid w:val="00950C3D"/>
    <w:rsid w:val="00952245"/>
    <w:rsid w:val="00956ECB"/>
    <w:rsid w:val="0095731B"/>
    <w:rsid w:val="00975D66"/>
    <w:rsid w:val="0097780A"/>
    <w:rsid w:val="0098172D"/>
    <w:rsid w:val="00990037"/>
    <w:rsid w:val="009911DF"/>
    <w:rsid w:val="00996D16"/>
    <w:rsid w:val="009A17DE"/>
    <w:rsid w:val="009A2664"/>
    <w:rsid w:val="009B1159"/>
    <w:rsid w:val="009B47D1"/>
    <w:rsid w:val="009C05B3"/>
    <w:rsid w:val="009C35C2"/>
    <w:rsid w:val="009C4753"/>
    <w:rsid w:val="009C4BF4"/>
    <w:rsid w:val="009D00B0"/>
    <w:rsid w:val="009E1E62"/>
    <w:rsid w:val="009E71FF"/>
    <w:rsid w:val="009F1550"/>
    <w:rsid w:val="00A07EED"/>
    <w:rsid w:val="00A22143"/>
    <w:rsid w:val="00A30A96"/>
    <w:rsid w:val="00A3190F"/>
    <w:rsid w:val="00A37098"/>
    <w:rsid w:val="00A45878"/>
    <w:rsid w:val="00A45E83"/>
    <w:rsid w:val="00A53187"/>
    <w:rsid w:val="00A55AB8"/>
    <w:rsid w:val="00A57A78"/>
    <w:rsid w:val="00A6083C"/>
    <w:rsid w:val="00A613CD"/>
    <w:rsid w:val="00A666E7"/>
    <w:rsid w:val="00A66F5A"/>
    <w:rsid w:val="00A67CC1"/>
    <w:rsid w:val="00A819B5"/>
    <w:rsid w:val="00A84E4E"/>
    <w:rsid w:val="00A951EC"/>
    <w:rsid w:val="00AA03DA"/>
    <w:rsid w:val="00AB0779"/>
    <w:rsid w:val="00AB18AD"/>
    <w:rsid w:val="00AB2DEA"/>
    <w:rsid w:val="00AB7487"/>
    <w:rsid w:val="00AB7E65"/>
    <w:rsid w:val="00AC2FD3"/>
    <w:rsid w:val="00AC3506"/>
    <w:rsid w:val="00AC5453"/>
    <w:rsid w:val="00AC5AD6"/>
    <w:rsid w:val="00AC7447"/>
    <w:rsid w:val="00AD100C"/>
    <w:rsid w:val="00AD176C"/>
    <w:rsid w:val="00AE1087"/>
    <w:rsid w:val="00AE30E6"/>
    <w:rsid w:val="00AE35A2"/>
    <w:rsid w:val="00AE42BF"/>
    <w:rsid w:val="00AE6357"/>
    <w:rsid w:val="00AE6850"/>
    <w:rsid w:val="00AE75C7"/>
    <w:rsid w:val="00AE777A"/>
    <w:rsid w:val="00AF32A4"/>
    <w:rsid w:val="00AF66E7"/>
    <w:rsid w:val="00AF6CD1"/>
    <w:rsid w:val="00B062F5"/>
    <w:rsid w:val="00B15735"/>
    <w:rsid w:val="00B16124"/>
    <w:rsid w:val="00B17A8F"/>
    <w:rsid w:val="00B20037"/>
    <w:rsid w:val="00B216D4"/>
    <w:rsid w:val="00B22FAB"/>
    <w:rsid w:val="00B33079"/>
    <w:rsid w:val="00B465FE"/>
    <w:rsid w:val="00B4748B"/>
    <w:rsid w:val="00B50621"/>
    <w:rsid w:val="00B50D1E"/>
    <w:rsid w:val="00B5280C"/>
    <w:rsid w:val="00B544D7"/>
    <w:rsid w:val="00B61361"/>
    <w:rsid w:val="00B65BD5"/>
    <w:rsid w:val="00B709B2"/>
    <w:rsid w:val="00B71715"/>
    <w:rsid w:val="00B7233F"/>
    <w:rsid w:val="00B72A8D"/>
    <w:rsid w:val="00B7685C"/>
    <w:rsid w:val="00B777C1"/>
    <w:rsid w:val="00B80A34"/>
    <w:rsid w:val="00B82992"/>
    <w:rsid w:val="00B84EE1"/>
    <w:rsid w:val="00B86D03"/>
    <w:rsid w:val="00B90857"/>
    <w:rsid w:val="00B90A22"/>
    <w:rsid w:val="00B9338E"/>
    <w:rsid w:val="00B95872"/>
    <w:rsid w:val="00B97569"/>
    <w:rsid w:val="00BA4C60"/>
    <w:rsid w:val="00BA609E"/>
    <w:rsid w:val="00BB43AF"/>
    <w:rsid w:val="00BC10F1"/>
    <w:rsid w:val="00BC1158"/>
    <w:rsid w:val="00BC4433"/>
    <w:rsid w:val="00BC4AE6"/>
    <w:rsid w:val="00BD3819"/>
    <w:rsid w:val="00BD3A2F"/>
    <w:rsid w:val="00BE1371"/>
    <w:rsid w:val="00BE3384"/>
    <w:rsid w:val="00BF0B16"/>
    <w:rsid w:val="00C0777E"/>
    <w:rsid w:val="00C10445"/>
    <w:rsid w:val="00C10720"/>
    <w:rsid w:val="00C12337"/>
    <w:rsid w:val="00C16158"/>
    <w:rsid w:val="00C250DA"/>
    <w:rsid w:val="00C252B2"/>
    <w:rsid w:val="00C32756"/>
    <w:rsid w:val="00C4121D"/>
    <w:rsid w:val="00C421C8"/>
    <w:rsid w:val="00C444F0"/>
    <w:rsid w:val="00C468C9"/>
    <w:rsid w:val="00C53E98"/>
    <w:rsid w:val="00C62FE0"/>
    <w:rsid w:val="00C64C68"/>
    <w:rsid w:val="00C65109"/>
    <w:rsid w:val="00C66428"/>
    <w:rsid w:val="00C732C1"/>
    <w:rsid w:val="00C73B4C"/>
    <w:rsid w:val="00C7452C"/>
    <w:rsid w:val="00C767BF"/>
    <w:rsid w:val="00C800F9"/>
    <w:rsid w:val="00C81B18"/>
    <w:rsid w:val="00C81CCA"/>
    <w:rsid w:val="00C84D5C"/>
    <w:rsid w:val="00C851E1"/>
    <w:rsid w:val="00C92D39"/>
    <w:rsid w:val="00CA1221"/>
    <w:rsid w:val="00CA3DE4"/>
    <w:rsid w:val="00CB0B4C"/>
    <w:rsid w:val="00CB257D"/>
    <w:rsid w:val="00CB33CC"/>
    <w:rsid w:val="00CB6788"/>
    <w:rsid w:val="00CC28A4"/>
    <w:rsid w:val="00CC3690"/>
    <w:rsid w:val="00CE0E55"/>
    <w:rsid w:val="00CE2B7A"/>
    <w:rsid w:val="00CE39A2"/>
    <w:rsid w:val="00CE6272"/>
    <w:rsid w:val="00CF0769"/>
    <w:rsid w:val="00CF4D25"/>
    <w:rsid w:val="00D0529C"/>
    <w:rsid w:val="00D06A8B"/>
    <w:rsid w:val="00D07297"/>
    <w:rsid w:val="00D17779"/>
    <w:rsid w:val="00D21DC6"/>
    <w:rsid w:val="00D24175"/>
    <w:rsid w:val="00D24F6B"/>
    <w:rsid w:val="00D37C21"/>
    <w:rsid w:val="00D41718"/>
    <w:rsid w:val="00D5165A"/>
    <w:rsid w:val="00D52D35"/>
    <w:rsid w:val="00D5360F"/>
    <w:rsid w:val="00D5763C"/>
    <w:rsid w:val="00D66914"/>
    <w:rsid w:val="00D7221C"/>
    <w:rsid w:val="00D73A34"/>
    <w:rsid w:val="00D74D07"/>
    <w:rsid w:val="00D77A6B"/>
    <w:rsid w:val="00D77F55"/>
    <w:rsid w:val="00D860B1"/>
    <w:rsid w:val="00D928F8"/>
    <w:rsid w:val="00DA2B5C"/>
    <w:rsid w:val="00DA5254"/>
    <w:rsid w:val="00DA5629"/>
    <w:rsid w:val="00DB0019"/>
    <w:rsid w:val="00DB3D8E"/>
    <w:rsid w:val="00DB55D5"/>
    <w:rsid w:val="00DB6ADC"/>
    <w:rsid w:val="00DC3A18"/>
    <w:rsid w:val="00DC4425"/>
    <w:rsid w:val="00DD5B4D"/>
    <w:rsid w:val="00DE4CCE"/>
    <w:rsid w:val="00DE5B72"/>
    <w:rsid w:val="00DF4CF0"/>
    <w:rsid w:val="00DF5151"/>
    <w:rsid w:val="00E00652"/>
    <w:rsid w:val="00E0715F"/>
    <w:rsid w:val="00E16D3B"/>
    <w:rsid w:val="00E23E24"/>
    <w:rsid w:val="00E26BC1"/>
    <w:rsid w:val="00E30645"/>
    <w:rsid w:val="00E36D62"/>
    <w:rsid w:val="00E42C42"/>
    <w:rsid w:val="00E434A0"/>
    <w:rsid w:val="00E55724"/>
    <w:rsid w:val="00E55DD5"/>
    <w:rsid w:val="00E57B27"/>
    <w:rsid w:val="00E62631"/>
    <w:rsid w:val="00E63D49"/>
    <w:rsid w:val="00E63F31"/>
    <w:rsid w:val="00E76DC2"/>
    <w:rsid w:val="00E802F2"/>
    <w:rsid w:val="00E8227E"/>
    <w:rsid w:val="00E8772A"/>
    <w:rsid w:val="00E92729"/>
    <w:rsid w:val="00E953A1"/>
    <w:rsid w:val="00EA2C41"/>
    <w:rsid w:val="00EB0C47"/>
    <w:rsid w:val="00EB14CE"/>
    <w:rsid w:val="00EB1EB3"/>
    <w:rsid w:val="00EB2A1E"/>
    <w:rsid w:val="00EC0B54"/>
    <w:rsid w:val="00EC3AF0"/>
    <w:rsid w:val="00EE1CF5"/>
    <w:rsid w:val="00EE42D9"/>
    <w:rsid w:val="00EF1560"/>
    <w:rsid w:val="00EF2C99"/>
    <w:rsid w:val="00EF6DBF"/>
    <w:rsid w:val="00EF7CBF"/>
    <w:rsid w:val="00F07601"/>
    <w:rsid w:val="00F10D8B"/>
    <w:rsid w:val="00F110DD"/>
    <w:rsid w:val="00F1263D"/>
    <w:rsid w:val="00F12CE9"/>
    <w:rsid w:val="00F1453E"/>
    <w:rsid w:val="00F1580C"/>
    <w:rsid w:val="00F1599F"/>
    <w:rsid w:val="00F16569"/>
    <w:rsid w:val="00F22184"/>
    <w:rsid w:val="00F24C5F"/>
    <w:rsid w:val="00F30DDA"/>
    <w:rsid w:val="00F31F51"/>
    <w:rsid w:val="00F43159"/>
    <w:rsid w:val="00F52730"/>
    <w:rsid w:val="00F55D33"/>
    <w:rsid w:val="00F6110F"/>
    <w:rsid w:val="00F616EF"/>
    <w:rsid w:val="00F6390C"/>
    <w:rsid w:val="00F64EA9"/>
    <w:rsid w:val="00F64EF4"/>
    <w:rsid w:val="00F665F3"/>
    <w:rsid w:val="00F66706"/>
    <w:rsid w:val="00F67BAB"/>
    <w:rsid w:val="00F70E87"/>
    <w:rsid w:val="00F807D2"/>
    <w:rsid w:val="00F80DC0"/>
    <w:rsid w:val="00F817E6"/>
    <w:rsid w:val="00F81F67"/>
    <w:rsid w:val="00F8683B"/>
    <w:rsid w:val="00F91D4B"/>
    <w:rsid w:val="00F9625E"/>
    <w:rsid w:val="00FA0117"/>
    <w:rsid w:val="00FA2E0E"/>
    <w:rsid w:val="00FA36F7"/>
    <w:rsid w:val="00FA5621"/>
    <w:rsid w:val="00FA5E89"/>
    <w:rsid w:val="00FB0F64"/>
    <w:rsid w:val="00FB1C3D"/>
    <w:rsid w:val="00FB3AAC"/>
    <w:rsid w:val="00FB4E7D"/>
    <w:rsid w:val="00FB6CDB"/>
    <w:rsid w:val="00FC1ECE"/>
    <w:rsid w:val="00FC2AEB"/>
    <w:rsid w:val="00FD24DF"/>
    <w:rsid w:val="00FE16E7"/>
    <w:rsid w:val="00FE7CC9"/>
    <w:rsid w:val="00FF020C"/>
    <w:rsid w:val="00FF02DC"/>
    <w:rsid w:val="00FF0EFA"/>
    <w:rsid w:val="00FF5253"/>
    <w:rsid w:val="00FF667E"/>
    <w:rsid w:val="00FF69B5"/>
    <w:rsid w:val="00FF6A80"/>
    <w:rsid w:val="00FF6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A1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71AA6"/>
    <w:pPr>
      <w:keepNext/>
      <w:jc w:val="center"/>
      <w:outlineLvl w:val="7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semiHidden/>
    <w:rsid w:val="006C016B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471AA6"/>
    <w:pPr>
      <w:ind w:left="720"/>
    </w:pPr>
  </w:style>
  <w:style w:type="paragraph" w:styleId="Header">
    <w:name w:val="header"/>
    <w:basedOn w:val="Normal"/>
    <w:link w:val="Header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C2FA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C2FA7"/>
    <w:rPr>
      <w:sz w:val="24"/>
      <w:szCs w:val="24"/>
    </w:rPr>
  </w:style>
  <w:style w:type="table" w:styleId="TableGrid">
    <w:name w:val="Table Grid"/>
    <w:basedOn w:val="TableNormal"/>
    <w:uiPriority w:val="99"/>
    <w:rsid w:val="00F10D8B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D072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2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8</Pages>
  <Words>2377</Words>
  <Characters>13551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</dc:title>
  <dc:subject/>
  <dc:creator>MEMED</dc:creator>
  <cp:keywords/>
  <dc:description/>
  <cp:lastModifiedBy>Edanur</cp:lastModifiedBy>
  <cp:revision>6</cp:revision>
  <dcterms:created xsi:type="dcterms:W3CDTF">2017-08-07T20:13:00Z</dcterms:created>
  <dcterms:modified xsi:type="dcterms:W3CDTF">2017-09-08T21:12:00Z</dcterms:modified>
</cp:coreProperties>
</file>